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77D67" w14:textId="5CFB6656" w:rsidR="0064590F" w:rsidRPr="001B2D2F" w:rsidRDefault="00DD7C95" w:rsidP="0064590F">
      <w:pPr>
        <w:pStyle w:val="3GPPHeader"/>
        <w:rPr>
          <w:highlight w:val="yellow"/>
          <w:lang w:val="en-US"/>
        </w:rPr>
      </w:pPr>
      <w:bookmarkStart w:id="0" w:name="_Ref178064866"/>
      <w:r w:rsidRPr="001B2D2F">
        <w:rPr>
          <w:lang w:val="en-US"/>
        </w:rPr>
        <w:t>3GPP TSG-RAN WG1 #90</w:t>
      </w:r>
      <w:r w:rsidRPr="001B2D2F">
        <w:rPr>
          <w:lang w:val="en-US"/>
        </w:rPr>
        <w:tab/>
        <w:t>R1-1715181</w:t>
      </w:r>
    </w:p>
    <w:p w14:paraId="1752908B" w14:textId="77777777" w:rsidR="0064590F" w:rsidRPr="00F35AC5" w:rsidRDefault="0064590F" w:rsidP="0064590F">
      <w:pPr>
        <w:pStyle w:val="3GPPHeader"/>
        <w:rPr>
          <w:lang w:val="en-US"/>
        </w:rPr>
      </w:pPr>
      <w:r w:rsidRPr="00F35AC5">
        <w:rPr>
          <w:lang w:val="en-US"/>
        </w:rPr>
        <w:t>Prague, Czechia, 21</w:t>
      </w:r>
      <w:r w:rsidRPr="00F35AC5">
        <w:rPr>
          <w:vertAlign w:val="superscript"/>
          <w:lang w:val="en-US"/>
        </w:rPr>
        <w:t>st</w:t>
      </w:r>
      <w:r w:rsidRPr="00F35AC5">
        <w:rPr>
          <w:lang w:val="en-US"/>
        </w:rPr>
        <w:t xml:space="preserve"> – 25</w:t>
      </w:r>
      <w:r w:rsidRPr="00F35AC5">
        <w:rPr>
          <w:vertAlign w:val="superscript"/>
          <w:lang w:val="en-US"/>
        </w:rPr>
        <w:t>th</w:t>
      </w:r>
      <w:r w:rsidRPr="00F35AC5">
        <w:rPr>
          <w:lang w:val="en-US"/>
        </w:rPr>
        <w:t xml:space="preserve"> August 2017</w:t>
      </w:r>
    </w:p>
    <w:p w14:paraId="557FD9D8" w14:textId="77777777" w:rsidR="0064590F" w:rsidRPr="00F35AC5" w:rsidRDefault="0064590F" w:rsidP="0064590F">
      <w:pPr>
        <w:pStyle w:val="3GPPHeader"/>
        <w:rPr>
          <w:lang w:val="en-US"/>
        </w:rPr>
      </w:pPr>
    </w:p>
    <w:p w14:paraId="24D519E6" w14:textId="77777777" w:rsidR="0064590F" w:rsidRPr="00F35AC5" w:rsidRDefault="0064590F" w:rsidP="0064590F">
      <w:pPr>
        <w:pStyle w:val="3GPPHeader"/>
        <w:rPr>
          <w:lang w:val="en-US"/>
        </w:rPr>
      </w:pPr>
      <w:r w:rsidRPr="00F35AC5">
        <w:rPr>
          <w:lang w:val="en-US"/>
        </w:rPr>
        <w:t>Source:</w:t>
      </w:r>
      <w:r w:rsidRPr="00F35AC5">
        <w:rPr>
          <w:lang w:val="en-US"/>
        </w:rPr>
        <w:tab/>
        <w:t>Ericsson</w:t>
      </w:r>
    </w:p>
    <w:p w14:paraId="1E4F4BA6" w14:textId="146C4E87" w:rsidR="0064590F" w:rsidRPr="00F35AC5" w:rsidRDefault="0064590F" w:rsidP="0064590F">
      <w:pPr>
        <w:pStyle w:val="3GPPHeader"/>
        <w:rPr>
          <w:lang w:val="en-US"/>
        </w:rPr>
      </w:pPr>
      <w:r w:rsidRPr="00F35AC5">
        <w:rPr>
          <w:lang w:val="en-US"/>
        </w:rPr>
        <w:t>Title:</w:t>
      </w:r>
      <w:r w:rsidRPr="00F35AC5">
        <w:rPr>
          <w:lang w:val="en-US"/>
        </w:rPr>
        <w:tab/>
      </w:r>
      <w:r>
        <w:rPr>
          <w:rFonts w:eastAsia="MS Mincho"/>
          <w:lang w:val="en-US" w:eastAsia="ja-JP"/>
        </w:rPr>
        <w:t>Summary on views on CSI reporting for Type I and Type II</w:t>
      </w:r>
      <w:r w:rsidRPr="00F35AC5">
        <w:rPr>
          <w:rFonts w:eastAsia="MS Mincho"/>
          <w:lang w:val="en-US" w:eastAsia="ja-JP"/>
        </w:rPr>
        <w:t xml:space="preserve"> </w:t>
      </w:r>
    </w:p>
    <w:p w14:paraId="6315D088" w14:textId="3DDE1A44" w:rsidR="0064590F" w:rsidRPr="00F35AC5" w:rsidRDefault="0064590F" w:rsidP="0064590F">
      <w:pPr>
        <w:pStyle w:val="3GPPHeader"/>
        <w:rPr>
          <w:lang w:val="en-US"/>
        </w:rPr>
      </w:pPr>
      <w:r w:rsidRPr="00F35AC5">
        <w:rPr>
          <w:lang w:val="en-US"/>
        </w:rPr>
        <w:t>Agenda Item:</w:t>
      </w:r>
      <w:r w:rsidRPr="00F35AC5">
        <w:rPr>
          <w:lang w:val="en-US"/>
        </w:rPr>
        <w:tab/>
      </w:r>
      <w:r>
        <w:rPr>
          <w:lang w:val="en-US"/>
        </w:rPr>
        <w:t>6.1.2.2.3</w:t>
      </w:r>
    </w:p>
    <w:p w14:paraId="56EDD835" w14:textId="77777777" w:rsidR="0064590F" w:rsidRPr="00F35AC5" w:rsidRDefault="0064590F" w:rsidP="0064590F">
      <w:pPr>
        <w:pStyle w:val="3GPPHeader"/>
        <w:rPr>
          <w:lang w:val="en-US"/>
        </w:rPr>
      </w:pPr>
      <w:r w:rsidRPr="00F35AC5">
        <w:rPr>
          <w:lang w:val="en-US"/>
        </w:rPr>
        <w:t>Document for:</w:t>
      </w:r>
      <w:r w:rsidRPr="00F35AC5">
        <w:rPr>
          <w:lang w:val="en-US"/>
        </w:rPr>
        <w:tab/>
        <w:t>Discussion and Decision</w:t>
      </w:r>
    </w:p>
    <w:p w14:paraId="36A942F8" w14:textId="77777777" w:rsidR="000C3890" w:rsidRPr="00AA1B25" w:rsidRDefault="000C3890" w:rsidP="000C3890">
      <w:pPr>
        <w:pStyle w:val="3GPPHeader"/>
        <w:rPr>
          <w:lang w:val="en-US"/>
        </w:rPr>
      </w:pPr>
    </w:p>
    <w:p w14:paraId="167AE4C2" w14:textId="77777777" w:rsidR="000C3890" w:rsidRPr="00CE0424" w:rsidRDefault="000C3890" w:rsidP="000C3890">
      <w:pPr>
        <w:pStyle w:val="Heading1"/>
      </w:pPr>
      <w:r>
        <w:t>Introduction</w:t>
      </w:r>
    </w:p>
    <w:p w14:paraId="1EEEBE48" w14:textId="66648BC4" w:rsidR="0064590F" w:rsidRDefault="0064590F" w:rsidP="0064590F">
      <w:r>
        <w:t>In RAN1#89-AH2, the following agreements were made with regards to CSI reporting:</w:t>
      </w:r>
    </w:p>
    <w:p w14:paraId="48069C82" w14:textId="77777777" w:rsidR="0064590F" w:rsidRDefault="0064590F" w:rsidP="0064590F">
      <w:r w:rsidRPr="005B2294">
        <w:rPr>
          <w:highlight w:val="green"/>
          <w:lang w:eastAsia="ja-JP"/>
        </w:rPr>
        <w:t>Agreements:</w:t>
      </w:r>
    </w:p>
    <w:p w14:paraId="40AF0496" w14:textId="77777777" w:rsidR="0064590F" w:rsidRDefault="0064590F" w:rsidP="0064590F">
      <w:pPr>
        <w:pStyle w:val="BodyText"/>
        <w:numPr>
          <w:ilvl w:val="0"/>
          <w:numId w:val="31"/>
        </w:numPr>
        <w:ind w:left="1080"/>
      </w:pPr>
      <w:r>
        <w:t xml:space="preserve">Periodic CSI reporting is carried at least on </w:t>
      </w:r>
    </w:p>
    <w:p w14:paraId="154FD4C6" w14:textId="77777777" w:rsidR="0064590F" w:rsidRDefault="0064590F" w:rsidP="0064590F">
      <w:pPr>
        <w:pStyle w:val="BodyText"/>
        <w:numPr>
          <w:ilvl w:val="1"/>
          <w:numId w:val="31"/>
        </w:numPr>
        <w:ind w:left="1800"/>
      </w:pPr>
      <w:r>
        <w:t xml:space="preserve">Short PUCCH </w:t>
      </w:r>
    </w:p>
    <w:p w14:paraId="32A26115" w14:textId="77777777" w:rsidR="0064590F" w:rsidRDefault="0064590F" w:rsidP="0064590F">
      <w:pPr>
        <w:pStyle w:val="BodyText"/>
        <w:numPr>
          <w:ilvl w:val="1"/>
          <w:numId w:val="31"/>
        </w:numPr>
        <w:ind w:left="1800"/>
      </w:pPr>
      <w:r>
        <w:t>Long PUCCH</w:t>
      </w:r>
    </w:p>
    <w:p w14:paraId="1A734277" w14:textId="77777777" w:rsidR="0064590F" w:rsidRPr="00A2310D" w:rsidRDefault="0064590F" w:rsidP="0064590F">
      <w:pPr>
        <w:pStyle w:val="BodyText"/>
        <w:numPr>
          <w:ilvl w:val="1"/>
          <w:numId w:val="31"/>
        </w:numPr>
        <w:ind w:left="1800"/>
      </w:pPr>
      <w:r>
        <w:t>FFS whether in single-slot only or in multiple slots</w:t>
      </w:r>
    </w:p>
    <w:p w14:paraId="52C98EEB" w14:textId="77777777" w:rsidR="0064590F" w:rsidRDefault="0064590F" w:rsidP="0064590F">
      <w:r w:rsidRPr="00395E1F">
        <w:rPr>
          <w:highlight w:val="green"/>
        </w:rPr>
        <w:t>Agreements:</w:t>
      </w:r>
    </w:p>
    <w:p w14:paraId="197CB659" w14:textId="77777777" w:rsidR="0064590F" w:rsidRPr="0036351A" w:rsidRDefault="0064590F" w:rsidP="0064590F">
      <w:pPr>
        <w:pStyle w:val="BodyText"/>
        <w:numPr>
          <w:ilvl w:val="0"/>
          <w:numId w:val="34"/>
        </w:numPr>
        <w:rPr>
          <w:u w:val="single"/>
        </w:rPr>
      </w:pPr>
      <w:r w:rsidRPr="0036351A">
        <w:t>Type I CSI feedback is supported for P/SP/A-CSI and can be carried on either one of PUCCH and PUSCH</w:t>
      </w:r>
    </w:p>
    <w:p w14:paraId="606C3A2A" w14:textId="77777777" w:rsidR="0064590F" w:rsidRPr="0036351A" w:rsidRDefault="0064590F" w:rsidP="0064590F">
      <w:pPr>
        <w:pStyle w:val="BodyText"/>
        <w:numPr>
          <w:ilvl w:val="0"/>
          <w:numId w:val="34"/>
        </w:numPr>
        <w:rPr>
          <w:u w:val="single"/>
        </w:rPr>
      </w:pPr>
      <w:r w:rsidRPr="0036351A">
        <w:t>Type I subband CSI can be carried on either one of PUSCH and long PUCCH</w:t>
      </w:r>
    </w:p>
    <w:p w14:paraId="33004230" w14:textId="77777777" w:rsidR="0064590F" w:rsidRPr="0036351A" w:rsidRDefault="0064590F" w:rsidP="0064590F">
      <w:pPr>
        <w:pStyle w:val="BodyText"/>
        <w:numPr>
          <w:ilvl w:val="0"/>
          <w:numId w:val="34"/>
        </w:numPr>
        <w:rPr>
          <w:u w:val="single"/>
        </w:rPr>
      </w:pPr>
      <w:r w:rsidRPr="0036351A">
        <w:t>Type II CSI is carried at least on PUSCH</w:t>
      </w:r>
    </w:p>
    <w:p w14:paraId="2BF7F89D" w14:textId="77777777" w:rsidR="0064590F" w:rsidRPr="0036351A" w:rsidRDefault="0064590F" w:rsidP="0064590F">
      <w:pPr>
        <w:pStyle w:val="BodyText"/>
        <w:numPr>
          <w:ilvl w:val="1"/>
          <w:numId w:val="34"/>
        </w:numPr>
        <w:rPr>
          <w:u w:val="single"/>
        </w:rPr>
      </w:pPr>
      <w:r w:rsidRPr="0036351A">
        <w:t>FFS CSI on PUCCH</w:t>
      </w:r>
    </w:p>
    <w:p w14:paraId="03A6B6F4" w14:textId="05C524C3" w:rsidR="000C3890" w:rsidRDefault="0064590F" w:rsidP="000C3890">
      <w:pPr>
        <w:pStyle w:val="BodyText"/>
      </w:pPr>
      <w:r>
        <w:t>Further, i</w:t>
      </w:r>
      <w:r w:rsidR="000C3890">
        <w:t>n the previous RAN1 meetings, there have been various agree</w:t>
      </w:r>
      <w:r>
        <w:t>ments related to CSI reporting:</w:t>
      </w:r>
    </w:p>
    <w:p w14:paraId="2DC56544" w14:textId="77777777" w:rsidR="000C3890" w:rsidRPr="000501B3" w:rsidRDefault="000C3890" w:rsidP="000C3890">
      <w:pPr>
        <w:pStyle w:val="BodyText"/>
        <w:rPr>
          <w:b/>
        </w:rPr>
      </w:pPr>
      <w:r w:rsidRPr="000501B3">
        <w:rPr>
          <w:b/>
        </w:rPr>
        <w:t>Agreements related to periodicity of CSI reporting:</w:t>
      </w:r>
    </w:p>
    <w:p w14:paraId="08CAA524" w14:textId="77777777" w:rsidR="000C3890" w:rsidRPr="000501B3" w:rsidRDefault="000C3890" w:rsidP="000C3890">
      <w:pPr>
        <w:rPr>
          <w:rFonts w:eastAsia="MS Mincho"/>
          <w:highlight w:val="yellow"/>
          <w:u w:val="single"/>
          <w:lang w:val="en-US" w:eastAsia="ja-JP"/>
        </w:rPr>
      </w:pPr>
      <w:r w:rsidRPr="000501B3">
        <w:rPr>
          <w:rFonts w:eastAsia="MS Mincho" w:hint="eastAsia"/>
          <w:highlight w:val="green"/>
          <w:u w:val="single"/>
          <w:lang w:val="en-US" w:eastAsia="ja-JP"/>
        </w:rPr>
        <w:t>Agreements:</w:t>
      </w:r>
    </w:p>
    <w:p w14:paraId="612E1BD6" w14:textId="77777777" w:rsidR="000C3890" w:rsidRPr="007C3D44" w:rsidRDefault="000C3890" w:rsidP="000C3890">
      <w:pPr>
        <w:numPr>
          <w:ilvl w:val="0"/>
          <w:numId w:val="17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7C3D44">
        <w:rPr>
          <w:rFonts w:eastAsia="MS Mincho"/>
          <w:lang w:val="en-US" w:eastAsia="ja-JP"/>
        </w:rPr>
        <w:t>NR supports aperiodic CSI reporting</w:t>
      </w:r>
    </w:p>
    <w:p w14:paraId="40EEBEB4" w14:textId="77777777" w:rsidR="000C3890" w:rsidRPr="00C04E1F" w:rsidRDefault="000C3890" w:rsidP="000C3890">
      <w:pPr>
        <w:numPr>
          <w:ilvl w:val="0"/>
          <w:numId w:val="17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C04E1F">
        <w:rPr>
          <w:rFonts w:eastAsia="MS Mincho"/>
          <w:iCs/>
          <w:lang w:val="en-US" w:eastAsia="ja-JP"/>
        </w:rPr>
        <w:t>For NR, support both periodic and semi-persistent CSI reporting:</w:t>
      </w:r>
    </w:p>
    <w:p w14:paraId="2216D0B1" w14:textId="77777777" w:rsidR="000C3890" w:rsidRPr="00C04E1F" w:rsidRDefault="000C3890" w:rsidP="000C389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C04E1F">
        <w:rPr>
          <w:rFonts w:eastAsia="MS Mincho"/>
          <w:iCs/>
          <w:lang w:val="en-US" w:eastAsia="ja-JP"/>
        </w:rPr>
        <w:t>For periodic: higher-layer configuration of reporting periodicity and timing offset</w:t>
      </w:r>
    </w:p>
    <w:p w14:paraId="6050CCD9" w14:textId="77777777" w:rsidR="000C3890" w:rsidRPr="00C04E1F" w:rsidRDefault="000C3890" w:rsidP="000C389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C04E1F">
        <w:rPr>
          <w:rFonts w:eastAsia="MS Mincho"/>
          <w:iCs/>
          <w:lang w:val="en-US" w:eastAsia="ja-JP"/>
        </w:rPr>
        <w:t>FFS for the case of semi-persistent CSI reporting w.r.t. reporting periodicity and timing offset</w:t>
      </w:r>
    </w:p>
    <w:p w14:paraId="16CF83AA" w14:textId="77777777" w:rsidR="000C3890" w:rsidRDefault="000C3890" w:rsidP="000C3890">
      <w:pPr>
        <w:numPr>
          <w:ilvl w:val="1"/>
          <w:numId w:val="17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C04E1F">
        <w:rPr>
          <w:rFonts w:eastAsia="MS Mincho"/>
          <w:iCs/>
          <w:lang w:val="en-US" w:eastAsia="ja-JP"/>
        </w:rPr>
        <w:t>FFS on detailed signaling</w:t>
      </w:r>
    </w:p>
    <w:p w14:paraId="31FADAA3" w14:textId="77777777" w:rsidR="000C3890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</w:p>
    <w:p w14:paraId="7FA27CCC" w14:textId="77777777" w:rsidR="000C3890" w:rsidRPr="000501B3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iCs/>
          <w:lang w:val="en-US" w:eastAsia="ja-JP"/>
        </w:rPr>
      </w:pPr>
      <w:r w:rsidRPr="000501B3">
        <w:rPr>
          <w:rFonts w:eastAsia="MS Mincho"/>
          <w:b/>
          <w:iCs/>
          <w:lang w:val="en-US" w:eastAsia="ja-JP"/>
        </w:rPr>
        <w:t>Agreements related to frequency-granularity of CSI reporting:</w:t>
      </w:r>
    </w:p>
    <w:p w14:paraId="179A994B" w14:textId="77777777" w:rsidR="000C3890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en-US" w:eastAsia="ja-JP"/>
        </w:rPr>
      </w:pPr>
    </w:p>
    <w:p w14:paraId="20F79D67" w14:textId="77777777" w:rsidR="000C3890" w:rsidRPr="00AB0C86" w:rsidRDefault="000C3890" w:rsidP="000C3890">
      <w:pPr>
        <w:rPr>
          <w:rFonts w:eastAsia="MS Mincho"/>
          <w:lang w:eastAsia="ja-JP"/>
        </w:rPr>
      </w:pPr>
      <w:r w:rsidRPr="00AB0C86">
        <w:rPr>
          <w:rFonts w:eastAsia="MS Mincho"/>
          <w:highlight w:val="green"/>
          <w:lang w:eastAsia="ja-JP"/>
        </w:rPr>
        <w:t>Agreements</w:t>
      </w:r>
      <w:r w:rsidRPr="00AB0C86">
        <w:rPr>
          <w:rFonts w:eastAsia="MS Mincho"/>
          <w:lang w:eastAsia="ja-JP"/>
        </w:rPr>
        <w:t>:</w:t>
      </w:r>
    </w:p>
    <w:p w14:paraId="565E3303" w14:textId="77777777" w:rsidR="000C3890" w:rsidRPr="00AB0C86" w:rsidRDefault="000C3890" w:rsidP="000C3890">
      <w:pPr>
        <w:numPr>
          <w:ilvl w:val="0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Define “CSI reporting band” as a collection of (contiguous or non-contiguous) subbands pertinent to a CSI reporting setting</w:t>
      </w:r>
    </w:p>
    <w:p w14:paraId="76D7D593" w14:textId="77777777" w:rsidR="000C3890" w:rsidRPr="00AB0C86" w:rsidRDefault="000C3890" w:rsidP="000C3890">
      <w:pPr>
        <w:numPr>
          <w:ilvl w:val="1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FFS how the CSI reporting band is determined</w:t>
      </w:r>
    </w:p>
    <w:p w14:paraId="51296049" w14:textId="77777777" w:rsidR="000C3890" w:rsidRPr="00AB0C86" w:rsidRDefault="000C3890" w:rsidP="000C3890">
      <w:pPr>
        <w:numPr>
          <w:ilvl w:val="0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Three frequency granularities are supported:</w:t>
      </w:r>
    </w:p>
    <w:p w14:paraId="3B5FC256" w14:textId="77777777" w:rsidR="000C3890" w:rsidRPr="00AB0C86" w:rsidRDefault="000C3890" w:rsidP="000C3890">
      <w:pPr>
        <w:numPr>
          <w:ilvl w:val="1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Wideband reporting</w:t>
      </w:r>
    </w:p>
    <w:p w14:paraId="63AF33B5" w14:textId="77777777" w:rsidR="000C3890" w:rsidRPr="00AB0C86" w:rsidRDefault="000C3890" w:rsidP="000C3890">
      <w:pPr>
        <w:numPr>
          <w:ilvl w:val="1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Partial band reporting</w:t>
      </w:r>
    </w:p>
    <w:p w14:paraId="535F981F" w14:textId="77777777" w:rsidR="000C3890" w:rsidRPr="00AB0C86" w:rsidRDefault="000C3890" w:rsidP="000C3890">
      <w:pPr>
        <w:numPr>
          <w:ilvl w:val="1"/>
          <w:numId w:val="22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Subband reporting</w:t>
      </w:r>
    </w:p>
    <w:p w14:paraId="155BB049" w14:textId="77777777" w:rsidR="000C3890" w:rsidRDefault="000C3890" w:rsidP="000C3890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val="en-US" w:eastAsia="ja-JP"/>
        </w:rPr>
      </w:pPr>
    </w:p>
    <w:p w14:paraId="79869DE2" w14:textId="77777777" w:rsidR="000C3890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0501B3">
        <w:rPr>
          <w:rFonts w:eastAsia="MS Mincho"/>
          <w:b/>
          <w:lang w:val="en-US" w:eastAsia="ja-JP"/>
        </w:rPr>
        <w:t>Agreements related to physical channels carrying CSI reports:</w:t>
      </w:r>
    </w:p>
    <w:p w14:paraId="3C63DE3D" w14:textId="77777777" w:rsidR="000C3890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5E519CCE" w14:textId="77777777" w:rsidR="000C3890" w:rsidRPr="004B48A1" w:rsidRDefault="000C3890" w:rsidP="000C3890">
      <w:pPr>
        <w:rPr>
          <w:rFonts w:eastAsia="MS Mincho"/>
          <w:iCs/>
          <w:lang w:eastAsia="ja-JP"/>
        </w:rPr>
      </w:pPr>
      <w:r w:rsidRPr="004B48A1">
        <w:rPr>
          <w:rFonts w:eastAsia="MS Mincho"/>
          <w:iCs/>
          <w:highlight w:val="green"/>
          <w:lang w:eastAsia="ja-JP"/>
        </w:rPr>
        <w:t>Agreements</w:t>
      </w:r>
      <w:r w:rsidRPr="004B48A1">
        <w:rPr>
          <w:rFonts w:eastAsia="MS Mincho"/>
          <w:iCs/>
          <w:lang w:eastAsia="ja-JP"/>
        </w:rPr>
        <w:t>:</w:t>
      </w:r>
    </w:p>
    <w:p w14:paraId="7BF97215" w14:textId="77777777" w:rsidR="000C3890" w:rsidRPr="004B48A1" w:rsidRDefault="000C3890" w:rsidP="000C3890">
      <w:pPr>
        <w:numPr>
          <w:ilvl w:val="0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lastRenderedPageBreak/>
        <w:t>Support following features for NR CSI acquisition</w:t>
      </w:r>
    </w:p>
    <w:p w14:paraId="2B9A9B5F" w14:textId="77777777" w:rsidR="000C3890" w:rsidRPr="004B48A1" w:rsidRDefault="000C3890" w:rsidP="000C3890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t>CSI reporting via short duration PUCCH</w:t>
      </w:r>
    </w:p>
    <w:p w14:paraId="65475C35" w14:textId="77777777" w:rsidR="000C3890" w:rsidRPr="004B48A1" w:rsidRDefault="000C3890" w:rsidP="000C3890">
      <w:pPr>
        <w:numPr>
          <w:ilvl w:val="2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t>FFS on detailed setting in CSI reporting setting</w:t>
      </w:r>
    </w:p>
    <w:p w14:paraId="7DA94F24" w14:textId="77777777" w:rsidR="000C3890" w:rsidRPr="004B48A1" w:rsidRDefault="000C3890" w:rsidP="000C3890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t>CSI reporting via long duration PUCCH</w:t>
      </w:r>
    </w:p>
    <w:p w14:paraId="634E1BE0" w14:textId="77777777" w:rsidR="000C3890" w:rsidRPr="004B48A1" w:rsidRDefault="000C3890" w:rsidP="000C3890">
      <w:pPr>
        <w:numPr>
          <w:ilvl w:val="2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t>FFS on detailed setting in CSI reporting setting</w:t>
      </w:r>
    </w:p>
    <w:p w14:paraId="46904DB2" w14:textId="77777777" w:rsidR="000C3890" w:rsidRPr="004B48A1" w:rsidRDefault="000C3890" w:rsidP="000C3890">
      <w:pPr>
        <w:numPr>
          <w:ilvl w:val="1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val="en-US" w:eastAsia="ja-JP"/>
        </w:rPr>
      </w:pPr>
      <w:r w:rsidRPr="004B48A1">
        <w:rPr>
          <w:rFonts w:eastAsia="MS Mincho"/>
          <w:iCs/>
          <w:lang w:val="en-US" w:eastAsia="ja-JP"/>
        </w:rPr>
        <w:t>PUCCH reporting which is contained in a single slot</w:t>
      </w:r>
    </w:p>
    <w:p w14:paraId="29018008" w14:textId="77777777" w:rsidR="000C3890" w:rsidRPr="000C4839" w:rsidRDefault="000C3890" w:rsidP="000C3890">
      <w:pPr>
        <w:numPr>
          <w:ilvl w:val="2"/>
          <w:numId w:val="18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iCs/>
          <w:lang w:eastAsia="ja-JP"/>
        </w:rPr>
      </w:pPr>
      <w:r w:rsidRPr="000C4839">
        <w:rPr>
          <w:rFonts w:eastAsia="MS Mincho"/>
          <w:iCs/>
          <w:lang w:val="en-US" w:eastAsia="ja-JP"/>
        </w:rPr>
        <w:t>FFS on PUCCH reporting which is contained in multiple slots</w:t>
      </w:r>
    </w:p>
    <w:p w14:paraId="399968A1" w14:textId="77777777" w:rsidR="000C3890" w:rsidRPr="00B731A8" w:rsidRDefault="000C3890" w:rsidP="000C3890">
      <w:pPr>
        <w:rPr>
          <w:rFonts w:eastAsia="MS Mincho"/>
          <w:lang w:eastAsia="ja-JP"/>
        </w:rPr>
      </w:pPr>
      <w:r w:rsidRPr="00B731A8">
        <w:rPr>
          <w:rFonts w:eastAsia="MS Mincho"/>
          <w:highlight w:val="green"/>
          <w:lang w:eastAsia="ja-JP"/>
        </w:rPr>
        <w:t>Agreements</w:t>
      </w:r>
      <w:r w:rsidRPr="00B731A8">
        <w:rPr>
          <w:rFonts w:eastAsia="MS Mincho"/>
          <w:lang w:eastAsia="ja-JP"/>
        </w:rPr>
        <w:t>:</w:t>
      </w:r>
    </w:p>
    <w:p w14:paraId="4D4FCB65" w14:textId="77777777" w:rsidR="000C3890" w:rsidRPr="00B731A8" w:rsidRDefault="000C3890" w:rsidP="000C3890">
      <w:pPr>
        <w:numPr>
          <w:ilvl w:val="0"/>
          <w:numId w:val="2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B731A8">
        <w:rPr>
          <w:rFonts w:eastAsia="MS Mincho"/>
          <w:lang w:eastAsia="ja-JP"/>
        </w:rPr>
        <w:t xml:space="preserve">RAN1 supports aperiodic CSI report on PUSCH, including two cases: </w:t>
      </w:r>
    </w:p>
    <w:p w14:paraId="093AB28B" w14:textId="77777777" w:rsidR="000C3890" w:rsidRPr="00B731A8" w:rsidRDefault="000C3890" w:rsidP="000C3890">
      <w:pPr>
        <w:numPr>
          <w:ilvl w:val="1"/>
          <w:numId w:val="2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B731A8">
        <w:rPr>
          <w:rFonts w:eastAsia="MS Mincho"/>
          <w:lang w:eastAsia="ja-JP"/>
        </w:rPr>
        <w:t>Case-1: CSI reports multiplexing with uplink data in PUSCH</w:t>
      </w:r>
    </w:p>
    <w:p w14:paraId="2BE03199" w14:textId="77777777" w:rsidR="000C3890" w:rsidRPr="00B731A8" w:rsidRDefault="000C3890" w:rsidP="000C3890">
      <w:pPr>
        <w:numPr>
          <w:ilvl w:val="1"/>
          <w:numId w:val="2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B731A8">
        <w:rPr>
          <w:rFonts w:eastAsia="MS Mincho"/>
          <w:lang w:eastAsia="ja-JP"/>
        </w:rPr>
        <w:t>Case-2: CSI reports only in PUSCH (no uplink data)</w:t>
      </w:r>
    </w:p>
    <w:p w14:paraId="52DB8FC6" w14:textId="77777777" w:rsidR="000C3890" w:rsidRPr="00B731A8" w:rsidRDefault="000C3890" w:rsidP="000C3890">
      <w:pPr>
        <w:numPr>
          <w:ilvl w:val="1"/>
          <w:numId w:val="2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B731A8">
        <w:rPr>
          <w:rFonts w:eastAsia="MS Mincho"/>
          <w:lang w:eastAsia="ja-JP"/>
        </w:rPr>
        <w:t xml:space="preserve">Note: how to multiplex UCI with PUSCH is under discussing in </w:t>
      </w:r>
      <w:r w:rsidRPr="00B731A8">
        <w:t xml:space="preserve">UCI multiplexing A.I. </w:t>
      </w:r>
    </w:p>
    <w:p w14:paraId="4C278CED" w14:textId="77777777" w:rsidR="000C3890" w:rsidRPr="00B731A8" w:rsidRDefault="000C3890" w:rsidP="000C3890">
      <w:pPr>
        <w:numPr>
          <w:ilvl w:val="0"/>
          <w:numId w:val="2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B731A8">
        <w:rPr>
          <w:rFonts w:eastAsia="MS Mincho"/>
          <w:lang w:eastAsia="ja-JP"/>
        </w:rPr>
        <w:t>FFS: aperiodic CSI report on PUCCH</w:t>
      </w:r>
    </w:p>
    <w:p w14:paraId="24562C74" w14:textId="77777777" w:rsidR="000C3890" w:rsidRPr="00501A5E" w:rsidRDefault="000C3890" w:rsidP="000C3890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MS Mincho"/>
          <w:lang w:val="en-US" w:eastAsia="ja-JP"/>
        </w:rPr>
      </w:pPr>
    </w:p>
    <w:p w14:paraId="18F41524" w14:textId="77777777" w:rsidR="000C3890" w:rsidRPr="000501B3" w:rsidRDefault="000C3890" w:rsidP="000C3890">
      <w:pPr>
        <w:rPr>
          <w:rFonts w:eastAsia="MS Mincho"/>
          <w:b/>
          <w:highlight w:val="green"/>
          <w:u w:val="single"/>
          <w:lang w:val="en-US" w:eastAsia="ja-JP"/>
        </w:rPr>
      </w:pPr>
      <w:r w:rsidRPr="000501B3">
        <w:rPr>
          <w:rFonts w:eastAsia="MS Mincho"/>
          <w:b/>
          <w:lang w:val="en-US" w:eastAsia="ja-JP"/>
        </w:rPr>
        <w:t>Agreements related to CSI reporting content:</w:t>
      </w:r>
    </w:p>
    <w:p w14:paraId="66DBC5FD" w14:textId="77777777" w:rsidR="000C3890" w:rsidRPr="003E184A" w:rsidRDefault="000C3890" w:rsidP="000C3890">
      <w:pPr>
        <w:rPr>
          <w:rFonts w:eastAsia="MS Mincho"/>
          <w:b/>
          <w:u w:val="single"/>
          <w:lang w:val="en-US" w:eastAsia="ja-JP"/>
        </w:rPr>
      </w:pPr>
      <w:r w:rsidRPr="00A4753B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84778CB" w14:textId="77777777" w:rsidR="000C3890" w:rsidRPr="003E184A" w:rsidRDefault="000C3890" w:rsidP="000C3890">
      <w:pPr>
        <w:numPr>
          <w:ilvl w:val="0"/>
          <w:numId w:val="23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For </w:t>
      </w:r>
      <w:r w:rsidRPr="00103434">
        <w:rPr>
          <w:rFonts w:eastAsia="MS Mincho"/>
          <w:lang w:val="en-US" w:eastAsia="ja-JP"/>
        </w:rPr>
        <w:t>Type I feedback</w:t>
      </w:r>
      <w:r>
        <w:rPr>
          <w:rFonts w:eastAsia="MS Mincho" w:hint="eastAsia"/>
          <w:lang w:val="en-US" w:eastAsia="ja-JP"/>
        </w:rPr>
        <w:t xml:space="preserve">, </w:t>
      </w:r>
      <w:r w:rsidRPr="003E184A">
        <w:rPr>
          <w:rFonts w:eastAsia="MS Mincho"/>
          <w:lang w:val="en-US" w:eastAsia="ja-JP"/>
        </w:rPr>
        <w:t>NR supports at least the following (DL) CSI reporting parameters</w:t>
      </w:r>
    </w:p>
    <w:p w14:paraId="08F1BD38" w14:textId="77777777" w:rsidR="000C3890" w:rsidRPr="003E184A" w:rsidRDefault="000C3890" w:rsidP="000C3890">
      <w:pPr>
        <w:numPr>
          <w:ilvl w:val="1"/>
          <w:numId w:val="23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Resource</w:t>
      </w:r>
      <w:r w:rsidRPr="003E184A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selection </w:t>
      </w:r>
      <w:r w:rsidRPr="003E184A">
        <w:rPr>
          <w:rFonts w:eastAsia="MS Mincho"/>
          <w:lang w:val="en-US" w:eastAsia="ja-JP"/>
        </w:rPr>
        <w:t xml:space="preserve">indicator </w:t>
      </w:r>
      <w:r>
        <w:rPr>
          <w:rFonts w:eastAsia="MS Mincho" w:hint="eastAsia"/>
          <w:lang w:val="en-US" w:eastAsia="ja-JP"/>
        </w:rPr>
        <w:t>(Examples for further study are reference signal resource, port, reference signal sequence, beam)</w:t>
      </w:r>
    </w:p>
    <w:p w14:paraId="3CF4CD09" w14:textId="77777777" w:rsidR="000C3890" w:rsidRPr="003E184A" w:rsidRDefault="000C3890" w:rsidP="000C3890">
      <w:pPr>
        <w:numPr>
          <w:ilvl w:val="1"/>
          <w:numId w:val="23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3E184A">
        <w:rPr>
          <w:rFonts w:eastAsia="MS Mincho"/>
          <w:lang w:val="en-US" w:eastAsia="ja-JP"/>
        </w:rPr>
        <w:t>RI (rank indicator)</w:t>
      </w:r>
    </w:p>
    <w:p w14:paraId="166A94E2" w14:textId="77777777" w:rsidR="000C3890" w:rsidRPr="003E184A" w:rsidRDefault="000C3890" w:rsidP="000C3890">
      <w:pPr>
        <w:numPr>
          <w:ilvl w:val="1"/>
          <w:numId w:val="23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3E184A">
        <w:rPr>
          <w:rFonts w:eastAsia="MS Mincho"/>
          <w:lang w:val="en-US" w:eastAsia="ja-JP"/>
        </w:rPr>
        <w:t>PMI (precoding matrix indicator)</w:t>
      </w:r>
    </w:p>
    <w:p w14:paraId="11DE67F0" w14:textId="77777777" w:rsidR="000C3890" w:rsidRDefault="000C3890" w:rsidP="000C3890">
      <w:pPr>
        <w:numPr>
          <w:ilvl w:val="1"/>
          <w:numId w:val="23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C</w:t>
      </w:r>
      <w:r>
        <w:rPr>
          <w:rFonts w:eastAsia="MS Mincho"/>
          <w:lang w:val="en-US" w:eastAsia="ja-JP"/>
        </w:rPr>
        <w:t xml:space="preserve">hannel quality </w:t>
      </w:r>
      <w:r>
        <w:rPr>
          <w:rFonts w:eastAsia="MS Mincho" w:hint="eastAsia"/>
          <w:lang w:val="en-US" w:eastAsia="ja-JP"/>
        </w:rPr>
        <w:t>feedback</w:t>
      </w:r>
    </w:p>
    <w:p w14:paraId="1C4620C1" w14:textId="77777777" w:rsidR="000C3890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4963594A" w14:textId="77777777" w:rsidR="000C3890" w:rsidRPr="009B1350" w:rsidRDefault="000C3890" w:rsidP="000C3890">
      <w:pPr>
        <w:rPr>
          <w:rFonts w:eastAsia="MS Mincho"/>
          <w:lang w:eastAsia="ja-JP"/>
        </w:rPr>
      </w:pPr>
      <w:r w:rsidRPr="009B1350">
        <w:rPr>
          <w:rFonts w:eastAsia="MS Mincho"/>
          <w:highlight w:val="green"/>
          <w:lang w:eastAsia="ja-JP"/>
        </w:rPr>
        <w:t>Agreements</w:t>
      </w:r>
      <w:r w:rsidRPr="009B1350">
        <w:rPr>
          <w:rFonts w:eastAsia="MS Mincho"/>
          <w:lang w:eastAsia="ja-JP"/>
        </w:rPr>
        <w:t>:</w:t>
      </w:r>
    </w:p>
    <w:p w14:paraId="0365492C" w14:textId="77777777" w:rsidR="000C3890" w:rsidRPr="009B1350" w:rsidRDefault="000C3890" w:rsidP="000C3890">
      <w:pPr>
        <w:numPr>
          <w:ilvl w:val="0"/>
          <w:numId w:val="25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9B1350">
        <w:rPr>
          <w:rFonts w:eastAsia="MS Mincho"/>
          <w:lang w:val="en-US" w:eastAsia="ja-JP"/>
        </w:rPr>
        <w:t xml:space="preserve">For NR, the CSI parameter CRI (CSI-RS Resource Indicator) is supported </w:t>
      </w:r>
    </w:p>
    <w:p w14:paraId="5FB4D5EE" w14:textId="77777777" w:rsidR="000C3890" w:rsidRPr="009B1350" w:rsidRDefault="000C3890" w:rsidP="000C3890">
      <w:pPr>
        <w:numPr>
          <w:ilvl w:val="1"/>
          <w:numId w:val="25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9B1350">
        <w:rPr>
          <w:rFonts w:eastAsia="MS Mincho"/>
          <w:lang w:val="en-US" w:eastAsia="ja-JP"/>
        </w:rPr>
        <w:t>FFS the applicability to CSI acquisition/beam management</w:t>
      </w:r>
    </w:p>
    <w:p w14:paraId="377FE719" w14:textId="77777777" w:rsidR="000C3890" w:rsidRPr="009D4CCE" w:rsidRDefault="000C3890" w:rsidP="000C389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40D1898A" w14:textId="77777777" w:rsidR="000C3890" w:rsidRPr="004064B1" w:rsidRDefault="000C3890" w:rsidP="000C3890">
      <w:pPr>
        <w:rPr>
          <w:rFonts w:eastAsia="MS Mincho"/>
          <w:lang w:eastAsia="ja-JP"/>
        </w:rPr>
      </w:pPr>
      <w:r w:rsidRPr="004064B1">
        <w:rPr>
          <w:rFonts w:eastAsia="MS Mincho"/>
          <w:highlight w:val="green"/>
          <w:lang w:eastAsia="ja-JP"/>
        </w:rPr>
        <w:t>Agreements</w:t>
      </w:r>
      <w:r w:rsidRPr="004064B1">
        <w:rPr>
          <w:rFonts w:eastAsia="MS Mincho"/>
          <w:lang w:eastAsia="ja-JP"/>
        </w:rPr>
        <w:t>:</w:t>
      </w:r>
    </w:p>
    <w:p w14:paraId="41965CB5" w14:textId="5246260D" w:rsidR="000C3890" w:rsidRPr="004064B1" w:rsidRDefault="000C3890" w:rsidP="000C3890">
      <w:pPr>
        <w:numPr>
          <w:ilvl w:val="0"/>
          <w:numId w:val="1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4064B1">
        <w:rPr>
          <w:rFonts w:eastAsia="MS Mincho"/>
          <w:lang w:eastAsia="ja-JP"/>
        </w:rPr>
        <w:t xml:space="preserve">Slides 4 to 24 in </w:t>
      </w:r>
      <w:hyperlink r:id="rId13" w:history="1">
        <w:r>
          <w:rPr>
            <w:rStyle w:val="Hyperlink"/>
            <w:rFonts w:eastAsia="MS Mincho"/>
            <w:lang w:eastAsia="ja-JP"/>
          </w:rPr>
          <w:t>R1-1709232</w:t>
        </w:r>
      </w:hyperlink>
      <w:r w:rsidRPr="004064B1">
        <w:rPr>
          <w:rFonts w:eastAsia="MS Mincho"/>
          <w:lang w:eastAsia="ja-JP"/>
        </w:rPr>
        <w:t xml:space="preserve"> are agreed</w:t>
      </w:r>
    </w:p>
    <w:p w14:paraId="406F62F9" w14:textId="77777777" w:rsidR="000C3890" w:rsidRPr="004064B1" w:rsidRDefault="000C3890" w:rsidP="000C3890">
      <w:pPr>
        <w:numPr>
          <w:ilvl w:val="1"/>
          <w:numId w:val="1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4064B1">
        <w:rPr>
          <w:rFonts w:eastAsia="MS Mincho"/>
          <w:lang w:eastAsia="ja-JP"/>
        </w:rPr>
        <w:t>For slide 20, FFS whether or not support frequency-dependent parameterization and if so, the details</w:t>
      </w:r>
    </w:p>
    <w:p w14:paraId="0C34AE6C" w14:textId="77777777" w:rsidR="000C3890" w:rsidRPr="004064B1" w:rsidRDefault="000C3890" w:rsidP="000C3890">
      <w:pPr>
        <w:numPr>
          <w:ilvl w:val="1"/>
          <w:numId w:val="19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eastAsia="ja-JP"/>
        </w:rPr>
      </w:pPr>
      <w:r w:rsidRPr="004064B1">
        <w:rPr>
          <w:rFonts w:eastAsia="MS Mincho"/>
          <w:lang w:eastAsia="ja-JP"/>
        </w:rPr>
        <w:t>FFS whether or not to further enhance analog beamforming related operations especially for &gt;1 layers</w:t>
      </w:r>
    </w:p>
    <w:p w14:paraId="5C140F0B" w14:textId="77777777" w:rsidR="000C3890" w:rsidRPr="000D6A04" w:rsidRDefault="000C3890" w:rsidP="000C3890">
      <w:pPr>
        <w:rPr>
          <w:rFonts w:eastAsia="Microsoft YaHei"/>
          <w:bCs/>
        </w:rPr>
      </w:pPr>
      <w:r w:rsidRPr="000D6A04">
        <w:rPr>
          <w:rFonts w:eastAsia="Microsoft YaHei"/>
          <w:bCs/>
          <w:highlight w:val="green"/>
        </w:rPr>
        <w:t>Agreements</w:t>
      </w:r>
      <w:r w:rsidRPr="000D6A04">
        <w:rPr>
          <w:rFonts w:eastAsia="Microsoft YaHei"/>
          <w:bCs/>
        </w:rPr>
        <w:t>:</w:t>
      </w:r>
    </w:p>
    <w:p w14:paraId="0892007A" w14:textId="77777777" w:rsidR="000C3890" w:rsidRPr="000D6A04" w:rsidRDefault="000C3890" w:rsidP="000C3890">
      <w:pPr>
        <w:numPr>
          <w:ilvl w:val="0"/>
          <w:numId w:val="2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icrosoft YaHei"/>
          <w:lang w:val="en-US"/>
        </w:rPr>
      </w:pPr>
      <w:r w:rsidRPr="000D6A04">
        <w:rPr>
          <w:rFonts w:eastAsia="Microsoft YaHei"/>
        </w:rPr>
        <w:t xml:space="preserve">At least for full channel reciprocity, support at least the following CSI acquisition scheme based on channel reciprocity in NR </w:t>
      </w:r>
    </w:p>
    <w:p w14:paraId="6428F5E0" w14:textId="77777777" w:rsidR="000C3890" w:rsidRPr="000D6A04" w:rsidRDefault="000C3890" w:rsidP="000C3890">
      <w:pPr>
        <w:numPr>
          <w:ilvl w:val="1"/>
          <w:numId w:val="2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icrosoft YaHei"/>
          <w:lang w:val="en-US"/>
        </w:rPr>
      </w:pPr>
      <w:r w:rsidRPr="000D6A04">
        <w:rPr>
          <w:rFonts w:eastAsia="Microsoft YaHei"/>
        </w:rPr>
        <w:t>Non-PMI feedback</w:t>
      </w:r>
    </w:p>
    <w:p w14:paraId="126D7D00" w14:textId="77777777" w:rsidR="000C3890" w:rsidRPr="009D4CCE" w:rsidRDefault="000C3890" w:rsidP="000C3890">
      <w:pPr>
        <w:numPr>
          <w:ilvl w:val="2"/>
          <w:numId w:val="2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icrosoft YaHei"/>
          <w:lang w:val="en-US"/>
        </w:rPr>
      </w:pPr>
      <w:r w:rsidRPr="000D6A04">
        <w:rPr>
          <w:rFonts w:eastAsia="Microsoft YaHei"/>
        </w:rPr>
        <w:t>CSI contains RI and CQI</w:t>
      </w:r>
    </w:p>
    <w:p w14:paraId="0D612EB0" w14:textId="77777777" w:rsidR="000C3890" w:rsidRDefault="000C3890" w:rsidP="000C3890">
      <w:pPr>
        <w:rPr>
          <w:rFonts w:eastAsia="Microsoft YaHei"/>
          <w:lang w:val="en-US"/>
        </w:rPr>
      </w:pPr>
      <w:r w:rsidRPr="009D4CCE">
        <w:rPr>
          <w:rFonts w:eastAsia="Microsoft YaHei"/>
          <w:bCs/>
          <w:highlight w:val="green"/>
        </w:rPr>
        <w:t>Agreements</w:t>
      </w:r>
      <w:r w:rsidRPr="009D4CCE">
        <w:rPr>
          <w:rFonts w:eastAsia="Microsoft YaHei"/>
          <w:bCs/>
        </w:rPr>
        <w:t>:</w:t>
      </w:r>
    </w:p>
    <w:p w14:paraId="6448C690" w14:textId="77777777" w:rsidR="000C3890" w:rsidRPr="00AB0C86" w:rsidRDefault="000C3890" w:rsidP="000C3890">
      <w:pPr>
        <w:numPr>
          <w:ilvl w:val="0"/>
          <w:numId w:val="2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>At least some combination(s) of the CSI parameters (e.g., CRI, RI, PMI, CQI, etc.) can be configured to be omitted from reporting within a CSI reporting setting</w:t>
      </w:r>
    </w:p>
    <w:p w14:paraId="56F67E18" w14:textId="77777777" w:rsidR="000C3890" w:rsidRPr="00AB0C86" w:rsidRDefault="000C3890" w:rsidP="000C3890">
      <w:pPr>
        <w:numPr>
          <w:ilvl w:val="1"/>
          <w:numId w:val="21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rFonts w:eastAsia="MS Mincho"/>
          <w:lang w:val="en-US" w:eastAsia="ja-JP"/>
        </w:rPr>
      </w:pPr>
      <w:r w:rsidRPr="00AB0C86">
        <w:rPr>
          <w:rFonts w:eastAsia="MS Mincho"/>
          <w:lang w:val="en-US" w:eastAsia="ja-JP"/>
        </w:rPr>
        <w:t xml:space="preserve">FFS details </w:t>
      </w:r>
    </w:p>
    <w:p w14:paraId="49503B41" w14:textId="77777777" w:rsidR="000C3890" w:rsidRDefault="000C3890" w:rsidP="000C3890">
      <w:pPr>
        <w:pStyle w:val="BodyText"/>
      </w:pPr>
    </w:p>
    <w:p w14:paraId="1F2A6C38" w14:textId="3E7E41D2" w:rsidR="000C3890" w:rsidRDefault="000C3890" w:rsidP="000C3890">
      <w:pPr>
        <w:pStyle w:val="Heading1"/>
      </w:pPr>
      <w:r>
        <w:t>List of open issues</w:t>
      </w:r>
    </w:p>
    <w:p w14:paraId="0CAFF80C" w14:textId="26DEFD69" w:rsidR="007C5125" w:rsidRDefault="00311FCE" w:rsidP="007C5125">
      <w:r>
        <w:t xml:space="preserve">To summarize, the reporting modes in 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has so far been agreed.</w:t>
      </w:r>
    </w:p>
    <w:p w14:paraId="4181A565" w14:textId="2832DBA5" w:rsidR="0086417B" w:rsidRDefault="0086417B" w:rsidP="0086417B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Agreed correspondence between physical channels, time-domain behaviour and reporting content</w:t>
      </w:r>
    </w:p>
    <w:tbl>
      <w:tblPr>
        <w:tblW w:w="9340" w:type="dxa"/>
        <w:jc w:val="center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764"/>
        <w:gridCol w:w="1647"/>
        <w:gridCol w:w="1115"/>
        <w:gridCol w:w="1247"/>
        <w:gridCol w:w="1189"/>
        <w:gridCol w:w="1189"/>
        <w:gridCol w:w="1189"/>
      </w:tblGrid>
      <w:tr w:rsidR="007C5125" w:rsidRPr="00000762" w14:paraId="7ACDDAA7" w14:textId="60DBDD09" w:rsidTr="007C5125">
        <w:trPr>
          <w:trHeight w:val="141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142770A6" w14:textId="77777777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4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C0504D" w:themeColor="accent2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63B390FB" w14:textId="1E890B0B" w:rsidR="007C5125" w:rsidRDefault="0086417B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Time-domain behaviour</w:t>
            </w:r>
          </w:p>
        </w:tc>
        <w:tc>
          <w:tcPr>
            <w:tcW w:w="3567" w:type="dxa"/>
            <w:gridSpan w:val="3"/>
            <w:tcBorders>
              <w:top w:val="single" w:sz="8" w:space="0" w:color="000000"/>
              <w:left w:val="double" w:sz="4" w:space="0" w:color="C0504D" w:themeColor="accent2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14:paraId="6DBB815A" w14:textId="35920EEE" w:rsidR="007C5125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Reporting content</w:t>
            </w:r>
          </w:p>
        </w:tc>
      </w:tr>
      <w:tr w:rsidR="007C5125" w:rsidRPr="00000762" w14:paraId="16DAC426" w14:textId="4D5E46CA" w:rsidTr="007C5125">
        <w:trPr>
          <w:trHeight w:val="141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38386D84" w14:textId="77777777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14:paraId="67CE32D9" w14:textId="77777777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Periodic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14:paraId="6C819D20" w14:textId="1C34EF11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 w:rsidRPr="00E64DC0">
              <w:rPr>
                <w:rFonts w:eastAsia="Meiryo"/>
                <w:b/>
                <w:bCs/>
                <w:color w:val="000000"/>
                <w:kern w:val="24"/>
              </w:rPr>
              <w:t>S</w:t>
            </w:r>
            <w:r w:rsidRPr="00E64DC0">
              <w:rPr>
                <w:rFonts w:eastAsia="Meiryo" w:hint="eastAsia"/>
                <w:b/>
                <w:bCs/>
                <w:color w:val="000000"/>
                <w:kern w:val="24"/>
              </w:rPr>
              <w:t>emi-</w:t>
            </w:r>
            <w:r w:rsidRPr="00E64DC0">
              <w:rPr>
                <w:rFonts w:eastAsia="Meiryo"/>
                <w:b/>
                <w:bCs/>
                <w:color w:val="000000"/>
                <w:kern w:val="24"/>
              </w:rPr>
              <w:t>persistent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C0504D" w:themeColor="accent2"/>
            </w:tcBorders>
            <w:shd w:val="clear" w:color="auto" w:fill="CCFFFF"/>
            <w:vAlign w:val="center"/>
          </w:tcPr>
          <w:p w14:paraId="4375BCDA" w14:textId="5EAA9C00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Aperiodic</w:t>
            </w:r>
          </w:p>
        </w:tc>
        <w:tc>
          <w:tcPr>
            <w:tcW w:w="1189" w:type="dxa"/>
            <w:tcBorders>
              <w:top w:val="single" w:sz="8" w:space="0" w:color="000000"/>
              <w:left w:val="double" w:sz="4" w:space="0" w:color="C0504D" w:themeColor="accent2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14:paraId="5464776C" w14:textId="436D4240" w:rsidR="007C5125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WB Type I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14:paraId="61D8FD9B" w14:textId="3032BE88" w:rsidR="007C5125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SB Type I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14:paraId="34CE9F35" w14:textId="1101A0CD" w:rsidR="007C5125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Meiryo"/>
                <w:b/>
                <w:bCs/>
                <w:color w:val="000000"/>
                <w:kern w:val="24"/>
              </w:rPr>
              <w:t>SB Type II</w:t>
            </w:r>
          </w:p>
        </w:tc>
      </w:tr>
      <w:tr w:rsidR="007C5125" w:rsidRPr="00000762" w14:paraId="6FDB226D" w14:textId="75BE7656" w:rsidTr="007C5125">
        <w:trPr>
          <w:trHeight w:val="141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61A3AE2F" w14:textId="77777777" w:rsidR="007C5125" w:rsidRPr="00E64DC0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  <w:b/>
                <w:bCs/>
                <w:color w:val="000000"/>
                <w:kern w:val="24"/>
              </w:rPr>
            </w:pPr>
            <w:r>
              <w:rPr>
                <w:rFonts w:eastAsia="SimSun"/>
                <w:b/>
                <w:bCs/>
                <w:color w:val="000000"/>
                <w:kern w:val="24"/>
              </w:rPr>
              <w:t>S</w:t>
            </w:r>
            <w:r>
              <w:rPr>
                <w:rFonts w:eastAsia="SimSun" w:hint="eastAsia"/>
                <w:b/>
                <w:bCs/>
                <w:color w:val="000000"/>
                <w:kern w:val="24"/>
              </w:rPr>
              <w:t xml:space="preserve">hort </w:t>
            </w:r>
            <w:r>
              <w:rPr>
                <w:rFonts w:eastAsia="SimSun"/>
                <w:b/>
                <w:bCs/>
                <w:color w:val="000000"/>
                <w:kern w:val="24"/>
              </w:rPr>
              <w:t>duration PUCCH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5F5E2CBF" w14:textId="5FC6A0CE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Cs/>
                <w:color w:val="000000"/>
                <w:kern w:val="24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E775E7" w14:textId="660C7FB8" w:rsidR="007C5125" w:rsidRPr="0086417B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C0504D" w:themeColor="accent2"/>
            </w:tcBorders>
            <w:shd w:val="clear" w:color="auto" w:fill="auto"/>
            <w:vAlign w:val="center"/>
          </w:tcPr>
          <w:p w14:paraId="5CA2E294" w14:textId="22746326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double" w:sz="4" w:space="0" w:color="C0504D" w:themeColor="accent2"/>
              <w:bottom w:val="single" w:sz="8" w:space="0" w:color="000000"/>
              <w:right w:val="single" w:sz="8" w:space="0" w:color="000000"/>
            </w:tcBorders>
          </w:tcPr>
          <w:p w14:paraId="7E54C00D" w14:textId="17912C3E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92DF" w14:textId="77777777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EC964" w14:textId="5C860BFB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</w:tr>
      <w:tr w:rsidR="007C5125" w:rsidRPr="00000762" w14:paraId="29F315AD" w14:textId="6610B673" w:rsidTr="007C5125">
        <w:trPr>
          <w:trHeight w:val="141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44C4A78F" w14:textId="77777777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SimSun"/>
                <w:b/>
                <w:bCs/>
                <w:color w:val="000000"/>
                <w:kern w:val="24"/>
              </w:rPr>
              <w:t>Long</w:t>
            </w:r>
            <w:r>
              <w:rPr>
                <w:rFonts w:eastAsia="SimSun" w:hint="eastAsia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SimSun"/>
                <w:b/>
                <w:bCs/>
                <w:color w:val="000000"/>
                <w:kern w:val="24"/>
              </w:rPr>
              <w:t>duration PUCCH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475CEB72" w14:textId="2CA29F5F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Cs/>
                <w:color w:val="000000"/>
                <w:kern w:val="24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C14DBA" w14:textId="03DB78EB" w:rsidR="007C5125" w:rsidRPr="0086417B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C0504D" w:themeColor="accent2"/>
            </w:tcBorders>
            <w:shd w:val="clear" w:color="auto" w:fill="auto"/>
            <w:vAlign w:val="center"/>
          </w:tcPr>
          <w:p w14:paraId="5CCFC630" w14:textId="177BCFB1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189" w:type="dxa"/>
            <w:tcBorders>
              <w:top w:val="single" w:sz="8" w:space="0" w:color="000000"/>
              <w:left w:val="double" w:sz="4" w:space="0" w:color="C0504D" w:themeColor="accent2"/>
              <w:bottom w:val="single" w:sz="8" w:space="0" w:color="000000"/>
              <w:right w:val="single" w:sz="8" w:space="0" w:color="000000"/>
            </w:tcBorders>
          </w:tcPr>
          <w:p w14:paraId="27BE57E7" w14:textId="7EAEABC9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8E57D" w14:textId="28BC7928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51AA" w14:textId="4EBD440F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</w:tr>
      <w:tr w:rsidR="007C5125" w:rsidRPr="00000762" w14:paraId="4703ED47" w14:textId="342DB236" w:rsidTr="007C5125">
        <w:trPr>
          <w:trHeight w:val="141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6D935973" w14:textId="77777777" w:rsidR="007C5125" w:rsidRPr="00F2780D" w:rsidRDefault="007C5125" w:rsidP="00980987">
            <w:pPr>
              <w:spacing w:before="60" w:after="60"/>
              <w:jc w:val="center"/>
              <w:textAlignment w:val="bottom"/>
              <w:rPr>
                <w:rFonts w:eastAsia="Meiryo"/>
                <w:b/>
                <w:bCs/>
                <w:color w:val="000000"/>
                <w:kern w:val="24"/>
              </w:rPr>
            </w:pPr>
            <w:r>
              <w:rPr>
                <w:rFonts w:eastAsia="SimSun"/>
                <w:b/>
                <w:bCs/>
                <w:color w:val="000000"/>
                <w:kern w:val="24"/>
              </w:rPr>
              <w:t>PUSCH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</w:tcPr>
          <w:p w14:paraId="48DB752E" w14:textId="7D22F207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  <w:bCs/>
                <w:color w:val="000000"/>
                <w:kern w:val="24"/>
              </w:rPr>
            </w:pPr>
            <w:r>
              <w:rPr>
                <w:rFonts w:eastAsia="SimSun"/>
                <w:bCs/>
                <w:color w:val="000000"/>
                <w:kern w:val="24"/>
              </w:rPr>
              <w:t>N/A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B4ED6" w14:textId="68C19455" w:rsidR="007C5125" w:rsidRPr="0086417B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C0504D" w:themeColor="accent2"/>
            </w:tcBorders>
            <w:shd w:val="clear" w:color="auto" w:fill="auto"/>
            <w:vAlign w:val="center"/>
          </w:tcPr>
          <w:p w14:paraId="667C3B83" w14:textId="39165D5E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double" w:sz="4" w:space="0" w:color="C0504D" w:themeColor="accent2"/>
              <w:bottom w:val="single" w:sz="8" w:space="0" w:color="000000"/>
              <w:right w:val="single" w:sz="8" w:space="0" w:color="000000"/>
            </w:tcBorders>
          </w:tcPr>
          <w:p w14:paraId="25DD0668" w14:textId="743637B2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AF8A9" w14:textId="022DBC83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A9815" w14:textId="012AD873" w:rsidR="007C5125" w:rsidRPr="00244B3A" w:rsidRDefault="007C5125" w:rsidP="00980987">
            <w:pPr>
              <w:spacing w:before="60" w:after="60"/>
              <w:jc w:val="center"/>
              <w:textAlignment w:val="bottom"/>
              <w:rPr>
                <w:rFonts w:eastAsia="SimSun"/>
              </w:rPr>
            </w:pPr>
            <w:r>
              <w:rPr>
                <w:rFonts w:ascii="Segoe UI Symbol" w:hAnsi="Segoe UI Symbol" w:cs="Segoe UI Symbol"/>
              </w:rPr>
              <w:t>✔</w:t>
            </w:r>
          </w:p>
        </w:tc>
      </w:tr>
    </w:tbl>
    <w:p w14:paraId="0E475259" w14:textId="77777777" w:rsidR="007C5125" w:rsidRPr="007C5125" w:rsidRDefault="007C5125" w:rsidP="007C5125"/>
    <w:p w14:paraId="22C8E564" w14:textId="04C44681" w:rsidR="004B6CCC" w:rsidRPr="004B6CCC" w:rsidRDefault="004B6CCC" w:rsidP="004B6CCC">
      <w:r>
        <w:t>Based on the previous agreements and the discussion in contributions, we list the following open issues:</w:t>
      </w:r>
    </w:p>
    <w:p w14:paraId="75D116E1" w14:textId="77777777" w:rsidR="000C3890" w:rsidRDefault="000C3890" w:rsidP="000C3890">
      <w:pPr>
        <w:rPr>
          <w:b/>
        </w:rPr>
      </w:pPr>
      <w:r w:rsidRPr="00671049">
        <w:rPr>
          <w:b/>
        </w:rPr>
        <w:t>Open issues:</w:t>
      </w:r>
    </w:p>
    <w:p w14:paraId="052CD7CA" w14:textId="1B4B295B" w:rsidR="0064590F" w:rsidRPr="00415088" w:rsidRDefault="0064590F" w:rsidP="0064590F">
      <w:pPr>
        <w:pStyle w:val="ListParagraph"/>
        <w:numPr>
          <w:ilvl w:val="0"/>
          <w:numId w:val="27"/>
        </w:numPr>
        <w:spacing w:line="259" w:lineRule="auto"/>
      </w:pPr>
      <w:r w:rsidRPr="00415088">
        <w:t>Define scope and content of semi-persistent reporting and what physical channel carries it (i.e. PUCCH and/or PUSCH)</w:t>
      </w:r>
    </w:p>
    <w:p w14:paraId="245F234C" w14:textId="77777777" w:rsidR="0064590F" w:rsidRPr="00415088" w:rsidRDefault="0064590F" w:rsidP="0064590F">
      <w:pPr>
        <w:pStyle w:val="ListParagraph"/>
        <w:numPr>
          <w:ilvl w:val="0"/>
          <w:numId w:val="27"/>
        </w:numPr>
        <w:spacing w:line="259" w:lineRule="auto"/>
      </w:pPr>
      <w:r w:rsidRPr="00415088">
        <w:t>Decide if non-self-contained (i.e. multi-slot) PUCCH is supported</w:t>
      </w:r>
    </w:p>
    <w:p w14:paraId="29E5C263" w14:textId="24F87C25" w:rsidR="000C3890" w:rsidRDefault="000C3890" w:rsidP="0083529A">
      <w:pPr>
        <w:pStyle w:val="ListParagraph"/>
        <w:numPr>
          <w:ilvl w:val="0"/>
          <w:numId w:val="27"/>
        </w:numPr>
        <w:spacing w:line="259" w:lineRule="auto"/>
      </w:pPr>
      <w:r w:rsidRPr="00415088">
        <w:t>Specify</w:t>
      </w:r>
      <w:r w:rsidRPr="0083529A">
        <w:t xml:space="preserve"> how CSI parameters are encoded in UCI for </w:t>
      </w:r>
      <w:r w:rsidR="0064590F">
        <w:t>the different physical channels</w:t>
      </w:r>
    </w:p>
    <w:p w14:paraId="6BBF4F69" w14:textId="37B0A25C" w:rsidR="00415088" w:rsidRDefault="00415088" w:rsidP="00AB2A72">
      <w:pPr>
        <w:pStyle w:val="ListParagraph"/>
        <w:numPr>
          <w:ilvl w:val="0"/>
          <w:numId w:val="27"/>
        </w:numPr>
        <w:spacing w:line="259" w:lineRule="auto"/>
      </w:pPr>
      <w:r w:rsidRPr="0083529A">
        <w:t>Decide if additional aperiodic reporting mode for fast CSI feedback carried on PUCCH is needed</w:t>
      </w:r>
    </w:p>
    <w:p w14:paraId="374B5AE2" w14:textId="3559914F" w:rsidR="00F23E9B" w:rsidRDefault="00F23E9B" w:rsidP="00CC2DF4">
      <w:pPr>
        <w:pStyle w:val="ListParagraph"/>
        <w:numPr>
          <w:ilvl w:val="0"/>
          <w:numId w:val="27"/>
        </w:numPr>
        <w:spacing w:line="259" w:lineRule="auto"/>
      </w:pPr>
      <w:r w:rsidRPr="0083529A">
        <w:t xml:space="preserve">Define the partial band CSI frequency-granularity </w:t>
      </w:r>
    </w:p>
    <w:p w14:paraId="3C63FBAB" w14:textId="606CC121" w:rsidR="00184033" w:rsidRDefault="00184033" w:rsidP="0083529A">
      <w:pPr>
        <w:pStyle w:val="ListParagraph"/>
        <w:numPr>
          <w:ilvl w:val="0"/>
          <w:numId w:val="27"/>
        </w:numPr>
        <w:spacing w:line="259" w:lineRule="auto"/>
      </w:pPr>
      <w:r w:rsidRPr="0083529A">
        <w:t>Decide whether to support additional overhead reduction via frequency parametrization for Type II codebooks</w:t>
      </w:r>
    </w:p>
    <w:p w14:paraId="4739F198" w14:textId="13C30125" w:rsidR="00415088" w:rsidRPr="0083529A" w:rsidRDefault="00415088" w:rsidP="0083529A">
      <w:pPr>
        <w:pStyle w:val="ListParagraph"/>
        <w:numPr>
          <w:ilvl w:val="0"/>
          <w:numId w:val="27"/>
        </w:numPr>
        <w:spacing w:line="259" w:lineRule="auto"/>
      </w:pPr>
      <w:r>
        <w:t>CSI feedback mechanism for NC-JT</w:t>
      </w:r>
    </w:p>
    <w:p w14:paraId="3E96FEE3" w14:textId="426B3FF4" w:rsidR="00F23E9B" w:rsidRDefault="0083529A" w:rsidP="00CC2DF4">
      <w:pPr>
        <w:pStyle w:val="ListParagraph"/>
        <w:numPr>
          <w:ilvl w:val="0"/>
          <w:numId w:val="27"/>
        </w:numPr>
        <w:spacing w:line="259" w:lineRule="auto"/>
      </w:pPr>
      <w:r w:rsidRPr="0083529A">
        <w:t>Need for additional codebooks or codebook details</w:t>
      </w:r>
    </w:p>
    <w:p w14:paraId="278151D4" w14:textId="43A1EF59" w:rsidR="006455E5" w:rsidRPr="0083529A" w:rsidRDefault="006455E5" w:rsidP="00CC2DF4">
      <w:pPr>
        <w:pStyle w:val="ListParagraph"/>
        <w:numPr>
          <w:ilvl w:val="0"/>
          <w:numId w:val="27"/>
        </w:numPr>
        <w:spacing w:line="259" w:lineRule="auto"/>
      </w:pPr>
      <w:r>
        <w:t xml:space="preserve">Definition of codebook subset restriction </w:t>
      </w:r>
      <w:r w:rsidR="00090846">
        <w:t>(CBSR)</w:t>
      </w:r>
    </w:p>
    <w:p w14:paraId="26C9BBEF" w14:textId="1DD61530" w:rsidR="0083529A" w:rsidRDefault="0083529A" w:rsidP="0083529A">
      <w:pPr>
        <w:pStyle w:val="ListParagraph"/>
        <w:numPr>
          <w:ilvl w:val="0"/>
          <w:numId w:val="27"/>
        </w:numPr>
        <w:spacing w:line="259" w:lineRule="auto"/>
      </w:pPr>
      <w:r>
        <w:t>Other issues</w:t>
      </w:r>
    </w:p>
    <w:p w14:paraId="38F798DF" w14:textId="37E146DB" w:rsidR="004B6CCC" w:rsidRDefault="004B6CCC" w:rsidP="004B6CCC">
      <w:pPr>
        <w:pStyle w:val="ListParagraph"/>
        <w:spacing w:line="259" w:lineRule="auto"/>
      </w:pPr>
    </w:p>
    <w:bookmarkEnd w:id="0"/>
    <w:p w14:paraId="3CB8F8BC" w14:textId="2BDC1811" w:rsidR="004000E8" w:rsidRDefault="00257B29" w:rsidP="00CE0424">
      <w:pPr>
        <w:pStyle w:val="Heading1"/>
      </w:pPr>
      <w:r>
        <w:t>Views on the open issues</w:t>
      </w:r>
    </w:p>
    <w:p w14:paraId="35940EA8" w14:textId="64D95E50" w:rsidR="00BD5B67" w:rsidRDefault="00BD5B67" w:rsidP="00BD5B67">
      <w:r>
        <w:t>In this section, we list companies vie</w:t>
      </w:r>
      <w:r w:rsidR="00C76011">
        <w:t>ws on the open issues and make proposals for next steps based on majority view.</w:t>
      </w:r>
    </w:p>
    <w:p w14:paraId="02040BAB" w14:textId="5A320A91" w:rsidR="00793268" w:rsidRDefault="00793268" w:rsidP="00BD5B67"/>
    <w:p w14:paraId="4CCC4C18" w14:textId="67F56CC9" w:rsidR="00793268" w:rsidRDefault="00793268" w:rsidP="00BD5B67">
      <w:r>
        <w:t>A WF [WF#1] from Samsung jointly discusses issues 1-3.</w:t>
      </w:r>
    </w:p>
    <w:p w14:paraId="28A2F08E" w14:textId="187BAC58" w:rsidR="00793268" w:rsidRDefault="00793268" w:rsidP="00BD5B67"/>
    <w:p w14:paraId="41D49560" w14:textId="0D31779E" w:rsidR="00AE290E" w:rsidRDefault="00E573FF" w:rsidP="00AE290E">
      <w:pPr>
        <w:pStyle w:val="Heading2"/>
      </w:pPr>
      <w:r>
        <w:t>Define scope and content of semi-persistent reporting and what physical channel carries it (i.e. PUCCH and/or PUSCH)</w:t>
      </w:r>
    </w:p>
    <w:p w14:paraId="1F4C73BF" w14:textId="1814B2D5" w:rsidR="00AE290E" w:rsidRPr="00AE290E" w:rsidRDefault="00AE290E" w:rsidP="00AE290E">
      <w:r>
        <w:t>The following company views have been observed regarding what physical channel carry semi-persistent reporting:</w:t>
      </w:r>
    </w:p>
    <w:p w14:paraId="1099C12F" w14:textId="25E88436" w:rsidR="00050BDF" w:rsidRDefault="00FE461D" w:rsidP="00FE461D">
      <w:pPr>
        <w:pStyle w:val="ListParagraph"/>
        <w:numPr>
          <w:ilvl w:val="0"/>
          <w:numId w:val="42"/>
        </w:numPr>
      </w:pPr>
      <w:r>
        <w:t>Carried</w:t>
      </w:r>
      <w:r w:rsidR="00050BDF">
        <w:t xml:space="preserve"> on PUCCH:</w:t>
      </w:r>
      <w:r w:rsidR="00E25B76">
        <w:t xml:space="preserve"> LGE, QC</w:t>
      </w:r>
      <w:r w:rsidR="00AE290E">
        <w:t>, SS, HW</w:t>
      </w:r>
    </w:p>
    <w:p w14:paraId="67F3257F" w14:textId="68445DCB" w:rsidR="00050BDF" w:rsidRDefault="00FE461D" w:rsidP="00050BDF">
      <w:pPr>
        <w:pStyle w:val="ListParagraph"/>
        <w:numPr>
          <w:ilvl w:val="0"/>
          <w:numId w:val="41"/>
        </w:numPr>
      </w:pPr>
      <w:r>
        <w:t>Carried on PUSCH</w:t>
      </w:r>
      <w:r w:rsidR="00050BDF">
        <w:t>:</w:t>
      </w:r>
      <w:r w:rsidR="00E25B76">
        <w:t xml:space="preserve"> LGE, E///</w:t>
      </w:r>
      <w:r w:rsidR="00AE290E">
        <w:t>, HW</w:t>
      </w:r>
    </w:p>
    <w:p w14:paraId="73CEC16F" w14:textId="374BCD89" w:rsidR="00AE290E" w:rsidRDefault="00AE290E" w:rsidP="00AE290E">
      <w:r>
        <w:t>As can be seen, many companies want to consider SP-CSI for both PUCCH and PUSCH while other companies consider PUCCH only or PUSCH only. Therefore, we propose to support both mechanisms:</w:t>
      </w:r>
    </w:p>
    <w:p w14:paraId="2BC85C22" w14:textId="340BF4DA" w:rsidR="00AE290E" w:rsidRDefault="00AE290E" w:rsidP="00AE290E">
      <w:pPr>
        <w:rPr>
          <w:b/>
          <w:u w:val="single"/>
        </w:rPr>
      </w:pPr>
      <w:r w:rsidRPr="00AE290E">
        <w:rPr>
          <w:b/>
          <w:u w:val="single"/>
        </w:rPr>
        <w:lastRenderedPageBreak/>
        <w:t>Proposal 1:</w:t>
      </w:r>
    </w:p>
    <w:p w14:paraId="49BD2FC7" w14:textId="0FE4BF9E" w:rsidR="00AE290E" w:rsidRPr="00AE290E" w:rsidRDefault="00AE290E" w:rsidP="00AE290E">
      <w:pPr>
        <w:pStyle w:val="ListParagraph"/>
        <w:numPr>
          <w:ilvl w:val="0"/>
          <w:numId w:val="41"/>
        </w:numPr>
        <w:rPr>
          <w:b/>
          <w:u w:val="single"/>
        </w:rPr>
      </w:pPr>
      <w:r>
        <w:t>Semi-persistent reporting is supported for both PUCCH and PUSCH</w:t>
      </w:r>
    </w:p>
    <w:p w14:paraId="5597D64E" w14:textId="1B6140BA" w:rsidR="00AE290E" w:rsidRPr="00AE290E" w:rsidRDefault="00AE290E" w:rsidP="00AE290E">
      <w:pPr>
        <w:pStyle w:val="ListParagraph"/>
        <w:numPr>
          <w:ilvl w:val="1"/>
          <w:numId w:val="41"/>
        </w:numPr>
        <w:rPr>
          <w:b/>
          <w:u w:val="single"/>
        </w:rPr>
      </w:pPr>
      <w:r>
        <w:t>FFS what type of CSI is carried on each physical channel, triggering mechanism and relationship to periodicity of CSI-RS</w:t>
      </w:r>
    </w:p>
    <w:p w14:paraId="329B5EEA" w14:textId="77777777" w:rsidR="00050BDF" w:rsidRDefault="00050BDF" w:rsidP="00E25B76">
      <w:pPr>
        <w:pStyle w:val="ListParagraph"/>
      </w:pPr>
    </w:p>
    <w:p w14:paraId="2FDDC5F4" w14:textId="77777777" w:rsidR="00050BDF" w:rsidRDefault="00050BDF" w:rsidP="00050BDF"/>
    <w:p w14:paraId="5D9BDAD8" w14:textId="77777777" w:rsidR="00050BDF" w:rsidRDefault="00050BDF" w:rsidP="00050BDF"/>
    <w:p w14:paraId="553FF3D9" w14:textId="77777777" w:rsidR="00050BDF" w:rsidRPr="00050BDF" w:rsidRDefault="00050BDF" w:rsidP="00050BDF"/>
    <w:p w14:paraId="33453FE7" w14:textId="05B0A507" w:rsidR="00E573FF" w:rsidRDefault="00E573FF" w:rsidP="00E573FF">
      <w:pPr>
        <w:pStyle w:val="Heading2"/>
      </w:pPr>
      <w:r>
        <w:t>Decide if non-self-contained (i.e. multi-slot) PUCCH is supported</w:t>
      </w:r>
    </w:p>
    <w:p w14:paraId="14346E0B" w14:textId="77777777" w:rsidR="00856D5C" w:rsidRDefault="00856D5C" w:rsidP="00856D5C">
      <w:pPr>
        <w:spacing w:after="0"/>
      </w:pPr>
    </w:p>
    <w:p w14:paraId="1AA4D011" w14:textId="77777777" w:rsidR="00415088" w:rsidRDefault="00E32038" w:rsidP="00415088">
      <w:pPr>
        <w:rPr>
          <w:rFonts w:ascii="Times" w:eastAsia="SimSun" w:hAnsi="Times"/>
          <w:szCs w:val="24"/>
          <w:lang w:eastAsia="ja-JP"/>
        </w:rPr>
      </w:pPr>
      <w:r>
        <w:t>Singe-slot PUCCH reporting has been agreed. Regarding supporting multi-slot PUCCH, the s</w:t>
      </w:r>
      <w:r w:rsidR="00E573FF">
        <w:t>upporting companies are as follows:</w:t>
      </w:r>
    </w:p>
    <w:p w14:paraId="1B502058" w14:textId="285DAD7C" w:rsidR="00E573FF" w:rsidRPr="00F17623" w:rsidRDefault="00E25B76" w:rsidP="00415088">
      <w:pPr>
        <w:pStyle w:val="ListParagraph"/>
        <w:numPr>
          <w:ilvl w:val="0"/>
          <w:numId w:val="41"/>
        </w:numPr>
      </w:pPr>
      <w:r w:rsidRPr="00F17623">
        <w:t>Single-slot only:  LGE, E///, SS</w:t>
      </w:r>
      <w:r w:rsidR="00AE290E">
        <w:t>, CATT</w:t>
      </w:r>
      <w:r w:rsidR="00415088">
        <w:t>, QC</w:t>
      </w:r>
    </w:p>
    <w:p w14:paraId="6BF57E32" w14:textId="4BEFBF3E" w:rsidR="00E573FF" w:rsidRDefault="00E573FF" w:rsidP="00415088">
      <w:pPr>
        <w:pStyle w:val="ListParagraph"/>
        <w:numPr>
          <w:ilvl w:val="0"/>
          <w:numId w:val="16"/>
        </w:numPr>
        <w:spacing w:after="0"/>
      </w:pPr>
      <w:r w:rsidRPr="00F17623">
        <w:t xml:space="preserve">Multi-slot possible: </w:t>
      </w:r>
      <w:r w:rsidR="00E25B76" w:rsidRPr="00F17623">
        <w:t>HW</w:t>
      </w:r>
      <w:r w:rsidR="004903B4">
        <w:t>, ZTE</w:t>
      </w:r>
    </w:p>
    <w:p w14:paraId="72265CAF" w14:textId="3394A3AD" w:rsidR="00415088" w:rsidRDefault="00415088" w:rsidP="00415088">
      <w:pPr>
        <w:spacing w:after="0"/>
      </w:pPr>
    </w:p>
    <w:p w14:paraId="6857ED33" w14:textId="39EF9568" w:rsidR="00415088" w:rsidRPr="00F17623" w:rsidRDefault="004903B4" w:rsidP="00415088">
      <w:pPr>
        <w:spacing w:after="0"/>
      </w:pPr>
      <w:r>
        <w:t>According to above, majority of companies seems to support single-slot P</w:t>
      </w:r>
      <w:r w:rsidR="0020481B">
        <w:t>UCCH only, while 2 companies support also introducing multi-slot.</w:t>
      </w:r>
    </w:p>
    <w:p w14:paraId="12EC98F1" w14:textId="77777777" w:rsidR="00E573FF" w:rsidRDefault="00E573FF" w:rsidP="00E573FF">
      <w:pPr>
        <w:spacing w:after="0"/>
      </w:pPr>
    </w:p>
    <w:p w14:paraId="19B41D99" w14:textId="3E6A5011" w:rsidR="00E573FF" w:rsidRDefault="004903B4" w:rsidP="00E573FF">
      <w:pPr>
        <w:pStyle w:val="Observation"/>
      </w:pPr>
      <w:bookmarkStart w:id="1" w:name="_Toc491340054"/>
      <w:r>
        <w:t>No consensus on introducing multi-slot PUCCH reporting</w:t>
      </w:r>
      <w:bookmarkEnd w:id="1"/>
    </w:p>
    <w:p w14:paraId="0473433B" w14:textId="73C24A30" w:rsidR="00FE461D" w:rsidRDefault="00FE461D" w:rsidP="00FE461D">
      <w:pPr>
        <w:pStyle w:val="Observation"/>
        <w:numPr>
          <w:ilvl w:val="0"/>
          <w:numId w:val="0"/>
        </w:numPr>
      </w:pPr>
    </w:p>
    <w:p w14:paraId="1BE895B7" w14:textId="6427C549" w:rsidR="00415088" w:rsidRPr="00415088" w:rsidRDefault="00415088" w:rsidP="00415088">
      <w:pPr>
        <w:pStyle w:val="BodyText"/>
        <w:rPr>
          <w:b/>
          <w:u w:val="single"/>
        </w:rPr>
      </w:pPr>
      <w:r>
        <w:rPr>
          <w:b/>
          <w:u w:val="single"/>
        </w:rPr>
        <w:t>Proposal 2</w:t>
      </w:r>
      <w:r w:rsidRPr="00415088">
        <w:rPr>
          <w:b/>
          <w:u w:val="single"/>
        </w:rPr>
        <w:t>:</w:t>
      </w:r>
    </w:p>
    <w:p w14:paraId="7C3AC6A7" w14:textId="67F778F7" w:rsidR="00D70883" w:rsidRPr="00D70883" w:rsidRDefault="00415088" w:rsidP="00415088">
      <w:pPr>
        <w:pStyle w:val="BodyText"/>
        <w:numPr>
          <w:ilvl w:val="0"/>
          <w:numId w:val="16"/>
        </w:numPr>
      </w:pPr>
      <w:r>
        <w:t>Multi-slot CSI reporting on PUCCH is not supported in Rel. 15</w:t>
      </w:r>
    </w:p>
    <w:p w14:paraId="0E698320" w14:textId="77777777" w:rsidR="003A5E6D" w:rsidRDefault="003A5E6D" w:rsidP="00765DFC"/>
    <w:p w14:paraId="52F9D5A4" w14:textId="05272E7B" w:rsidR="00765DFC" w:rsidRDefault="00765DFC" w:rsidP="00CC2DF4">
      <w:pPr>
        <w:pStyle w:val="Heading2"/>
      </w:pPr>
      <w:r w:rsidRPr="0083529A">
        <w:t xml:space="preserve">Specify how CSI parameters are encoded in UCI for </w:t>
      </w:r>
      <w:r w:rsidR="00311FCE">
        <w:t>different physical channels and reporting content</w:t>
      </w:r>
    </w:p>
    <w:p w14:paraId="0F269D31" w14:textId="4C975B60" w:rsidR="00415088" w:rsidRPr="005D4D7E" w:rsidRDefault="00415088" w:rsidP="00765DFC">
      <w:r>
        <w:t xml:space="preserve">SS, </w:t>
      </w:r>
      <w:r w:rsidR="005D4D7E">
        <w:t>E///</w:t>
      </w:r>
      <w:r>
        <w:t>, HW</w:t>
      </w:r>
      <w:r w:rsidR="005D4D7E">
        <w:t xml:space="preserve"> each proposes detailed mapping of codebook parameters to codebook indices in respective contributions.</w:t>
      </w:r>
    </w:p>
    <w:p w14:paraId="45CE9D91" w14:textId="295C6FB6" w:rsidR="00373EB8" w:rsidRDefault="00765DFC" w:rsidP="00765DFC">
      <w:pPr>
        <w:spacing w:after="0"/>
      </w:pPr>
      <w:r>
        <w:t>Some companies discuss that PMI payload for Type II CSI depends on both RI and reported wi</w:t>
      </w:r>
      <w:r w:rsidR="00373EB8">
        <w:t>deband power coefficients (RPI), while Type I PMI+CQI payload depends on RI.</w:t>
      </w:r>
      <w:r w:rsidR="002279B4">
        <w:t xml:space="preserve"> This impact</w:t>
      </w:r>
      <w:r w:rsidR="00441F41">
        <w:t>s</w:t>
      </w:r>
      <w:r w:rsidR="002279B4">
        <w:t xml:space="preserve"> the en</w:t>
      </w:r>
      <w:r w:rsidR="00265646">
        <w:t>coding of CSI parameters in UCI, especially for short PUCCH.</w:t>
      </w:r>
    </w:p>
    <w:p w14:paraId="2DB7BE6F" w14:textId="49FADB4E" w:rsidR="00373EB8" w:rsidRDefault="00373EB8" w:rsidP="00765DFC">
      <w:pPr>
        <w:spacing w:after="0"/>
      </w:pPr>
    </w:p>
    <w:p w14:paraId="5147F8A6" w14:textId="5234A8E8" w:rsidR="00373EB8" w:rsidRDefault="00265646" w:rsidP="00765DFC">
      <w:pPr>
        <w:spacing w:after="0"/>
      </w:pPr>
      <w:r>
        <w:t>For Type II CSI</w:t>
      </w:r>
    </w:p>
    <w:p w14:paraId="7385A78D" w14:textId="7A3F0C2E" w:rsidR="00373EB8" w:rsidRDefault="00765DFC" w:rsidP="00E32038">
      <w:pPr>
        <w:pStyle w:val="ListParagraph"/>
        <w:numPr>
          <w:ilvl w:val="0"/>
          <w:numId w:val="36"/>
        </w:numPr>
        <w:spacing w:after="0"/>
      </w:pPr>
      <w:r>
        <w:t>DCM proposes split PUCCH / PUSCH reporting where PUCCH report contains RI and RPI and sets payload of PUSCH</w:t>
      </w:r>
      <w:r w:rsidR="005C08DC">
        <w:t>.</w:t>
      </w:r>
    </w:p>
    <w:p w14:paraId="0BDBA8B7" w14:textId="4FA872C1" w:rsidR="00373EB8" w:rsidRDefault="00E32038" w:rsidP="00373EB8">
      <w:pPr>
        <w:pStyle w:val="ListParagraph"/>
        <w:numPr>
          <w:ilvl w:val="0"/>
          <w:numId w:val="36"/>
        </w:numPr>
        <w:spacing w:after="0"/>
      </w:pPr>
      <w:r>
        <w:t>Split CSI payload in 2 segments: Intel, SS</w:t>
      </w:r>
    </w:p>
    <w:p w14:paraId="6E692063" w14:textId="06B86D6F" w:rsidR="00E32038" w:rsidRDefault="00E32038" w:rsidP="00373EB8">
      <w:pPr>
        <w:pStyle w:val="ListParagraph"/>
        <w:numPr>
          <w:ilvl w:val="0"/>
          <w:numId w:val="36"/>
        </w:numPr>
        <w:spacing w:after="0"/>
      </w:pPr>
      <w:r>
        <w:t>Split CSI payload in 3 segments: E///</w:t>
      </w:r>
    </w:p>
    <w:p w14:paraId="6C4B020E" w14:textId="2F40F3FF" w:rsidR="007C2E6E" w:rsidRDefault="007C2E6E" w:rsidP="00373EB8">
      <w:pPr>
        <w:pStyle w:val="ListParagraph"/>
        <w:numPr>
          <w:ilvl w:val="0"/>
          <w:numId w:val="36"/>
        </w:numPr>
        <w:spacing w:after="0"/>
      </w:pPr>
      <w:r>
        <w:t>Some companies propose separately encoding a payload size indicator together with RI:</w:t>
      </w:r>
      <w:r w:rsidR="00522783">
        <w:t xml:space="preserve"> HW,</w:t>
      </w:r>
      <w:r w:rsidR="0020481B">
        <w:t xml:space="preserve"> LGE</w:t>
      </w:r>
    </w:p>
    <w:p w14:paraId="2B04317A" w14:textId="3F8412B5" w:rsidR="00FE5191" w:rsidRDefault="00FE5191" w:rsidP="00265646"/>
    <w:p w14:paraId="3D656BFF" w14:textId="07DA224D" w:rsidR="00FE5191" w:rsidRDefault="0020481B" w:rsidP="00FE5191">
      <w:r>
        <w:t>Another</w:t>
      </w:r>
      <w:r w:rsidR="00265646">
        <w:t xml:space="preserve"> issue is how to encode Type I CSI parameters on (short) PUCCH, to resolve payload ambiguity due to RI-dependent PMI/CQI.</w:t>
      </w:r>
    </w:p>
    <w:p w14:paraId="6429F176" w14:textId="44025038" w:rsidR="00FE5191" w:rsidRDefault="00FE5191" w:rsidP="00FE5191">
      <w:r>
        <w:t>Fort Type I reporting on PUCCH:</w:t>
      </w:r>
    </w:p>
    <w:p w14:paraId="6F431E7B" w14:textId="3193EE29" w:rsidR="00FE5191" w:rsidRPr="00FE5191" w:rsidRDefault="00FE5191" w:rsidP="00FE5191">
      <w:pPr>
        <w:pStyle w:val="ListParagraph"/>
        <w:numPr>
          <w:ilvl w:val="0"/>
          <w:numId w:val="37"/>
        </w:numPr>
        <w:rPr>
          <w:b/>
          <w:u w:val="single"/>
        </w:rPr>
      </w:pPr>
      <w:r>
        <w:t>Single-packet encoding of CRI/RI/PMI/CQI:</w:t>
      </w:r>
      <w:r w:rsidR="00265646">
        <w:t xml:space="preserve"> QC, SS, E///</w:t>
      </w:r>
      <w:r w:rsidR="00E32038">
        <w:t>, MTK</w:t>
      </w:r>
      <w:r w:rsidR="00AE290E">
        <w:t>, HW</w:t>
      </w:r>
    </w:p>
    <w:p w14:paraId="6FE0972E" w14:textId="5EECEDF7" w:rsidR="00FE5191" w:rsidRDefault="00265646" w:rsidP="00FE5191">
      <w:pPr>
        <w:pStyle w:val="ListParagraph"/>
        <w:numPr>
          <w:ilvl w:val="0"/>
          <w:numId w:val="37"/>
        </w:numPr>
      </w:pPr>
      <w:r>
        <w:t>Separate encoding of RI and some other CSI parameters: Intel, CATT, ZTE</w:t>
      </w:r>
      <w:r w:rsidR="00A45B51">
        <w:t>, LGE</w:t>
      </w:r>
      <w:bookmarkStart w:id="2" w:name="_GoBack"/>
      <w:bookmarkEnd w:id="2"/>
    </w:p>
    <w:p w14:paraId="022D6865" w14:textId="42EF5F9E" w:rsidR="0020481B" w:rsidRDefault="0020481B" w:rsidP="0020481B"/>
    <w:p w14:paraId="7433F88D" w14:textId="3400E9F4" w:rsidR="0020481B" w:rsidRDefault="0020481B" w:rsidP="0020481B">
      <w:r>
        <w:lastRenderedPageBreak/>
        <w:t>For Type II CSI, there are some diverse views on how to solve payload ambiguity, which could require further discussion. However, it seems at least to parts with separate FEC-encoding is needed. For Type I reporting on PUCCH, the two alternatives have approximately equal support, further study is needed.</w:t>
      </w:r>
    </w:p>
    <w:p w14:paraId="485A3E55" w14:textId="2EEDB861" w:rsidR="0020481B" w:rsidRDefault="0020481B" w:rsidP="0020481B">
      <w:r>
        <w:t>Based on this, we propose:</w:t>
      </w:r>
    </w:p>
    <w:p w14:paraId="0832C1A1" w14:textId="3C1FCBD8" w:rsidR="00236A2D" w:rsidRDefault="00754FDE" w:rsidP="00236A2D">
      <w:pPr>
        <w:rPr>
          <w:b/>
          <w:u w:val="single"/>
        </w:rPr>
      </w:pPr>
      <w:r w:rsidRPr="00856D5C">
        <w:rPr>
          <w:b/>
          <w:u w:val="single"/>
        </w:rPr>
        <w:t>Proposal</w:t>
      </w:r>
      <w:r w:rsidR="00774B5D">
        <w:rPr>
          <w:b/>
          <w:u w:val="single"/>
        </w:rPr>
        <w:t xml:space="preserve"> 3</w:t>
      </w:r>
      <w:r w:rsidRPr="00856D5C">
        <w:rPr>
          <w:b/>
          <w:u w:val="single"/>
        </w:rPr>
        <w:t>:</w:t>
      </w:r>
    </w:p>
    <w:p w14:paraId="4EFEB82A" w14:textId="44BD59FD" w:rsidR="007E7B53" w:rsidRDefault="00754FDE" w:rsidP="007E7B53">
      <w:pPr>
        <w:pStyle w:val="ListParagraph"/>
        <w:numPr>
          <w:ilvl w:val="0"/>
          <w:numId w:val="36"/>
        </w:numPr>
        <w:spacing w:after="0"/>
      </w:pPr>
      <w:r>
        <w:t xml:space="preserve">For aperiodic CSI reporting on PUSCH, UCI contents is split up in at least 2 parts for </w:t>
      </w:r>
      <w:r w:rsidR="00795134">
        <w:t xml:space="preserve">both </w:t>
      </w:r>
      <w:r>
        <w:t xml:space="preserve">Type I and Type II, where each part is independently </w:t>
      </w:r>
      <w:r w:rsidR="00CC2DF4">
        <w:t>FEC-</w:t>
      </w:r>
      <w:r>
        <w:t xml:space="preserve">encoded, </w:t>
      </w:r>
    </w:p>
    <w:p w14:paraId="0E3880B3" w14:textId="42C8733E" w:rsidR="00754FDE" w:rsidRDefault="00754FDE" w:rsidP="007E7B53">
      <w:pPr>
        <w:pStyle w:val="ListParagraph"/>
        <w:numPr>
          <w:ilvl w:val="1"/>
          <w:numId w:val="36"/>
        </w:numPr>
        <w:spacing w:after="0"/>
      </w:pPr>
      <w:r>
        <w:t>Note: Payload of part n+1 is known based on decoding on part n</w:t>
      </w:r>
      <w:r w:rsidR="00637531">
        <w:t xml:space="preserve"> and possibly part n – 1, …, 1</w:t>
      </w:r>
    </w:p>
    <w:p w14:paraId="1EF9F0C2" w14:textId="02633041" w:rsidR="00FE5191" w:rsidRDefault="00795134" w:rsidP="007E7B53">
      <w:pPr>
        <w:pStyle w:val="ListParagraph"/>
        <w:numPr>
          <w:ilvl w:val="1"/>
          <w:numId w:val="36"/>
        </w:numPr>
        <w:spacing w:after="0"/>
      </w:pPr>
      <w:r>
        <w:t>FFS detailed encoding of Type II CSI taking into account varying payload</w:t>
      </w:r>
    </w:p>
    <w:p w14:paraId="09956C0F" w14:textId="3BE860AB" w:rsidR="002279B4" w:rsidRDefault="002279B4" w:rsidP="002279B4">
      <w:pPr>
        <w:rPr>
          <w:b/>
          <w:u w:val="single"/>
        </w:rPr>
      </w:pPr>
      <w:r w:rsidRPr="002279B4">
        <w:rPr>
          <w:b/>
          <w:u w:val="single"/>
        </w:rPr>
        <w:t>Proposal</w:t>
      </w:r>
      <w:r w:rsidR="00774B5D">
        <w:rPr>
          <w:b/>
          <w:u w:val="single"/>
        </w:rPr>
        <w:t xml:space="preserve"> 4</w:t>
      </w:r>
      <w:r w:rsidRPr="002279B4">
        <w:rPr>
          <w:b/>
          <w:u w:val="single"/>
        </w:rPr>
        <w:t>:</w:t>
      </w:r>
      <w:r>
        <w:rPr>
          <w:b/>
          <w:u w:val="single"/>
        </w:rPr>
        <w:t xml:space="preserve"> </w:t>
      </w:r>
    </w:p>
    <w:p w14:paraId="4E5507CE" w14:textId="77777777" w:rsidR="00FE5191" w:rsidRPr="00FE5191" w:rsidRDefault="002279B4" w:rsidP="002279B4">
      <w:pPr>
        <w:pStyle w:val="ListParagraph"/>
        <w:numPr>
          <w:ilvl w:val="0"/>
          <w:numId w:val="38"/>
        </w:numPr>
        <w:rPr>
          <w:b/>
          <w:u w:val="single"/>
        </w:rPr>
      </w:pPr>
      <w:r>
        <w:t>For single-slot</w:t>
      </w:r>
      <w:r w:rsidR="00FE5191">
        <w:t xml:space="preserve"> short</w:t>
      </w:r>
      <w:r>
        <w:t xml:space="preserve"> PUCCH CSI reporting,</w:t>
      </w:r>
      <w:r w:rsidR="00FE5191">
        <w:t xml:space="preserve"> downselect between the following:</w:t>
      </w:r>
    </w:p>
    <w:p w14:paraId="6A130F91" w14:textId="4F09E161" w:rsidR="00FE5191" w:rsidRPr="00795134" w:rsidRDefault="00795134" w:rsidP="00FE5191">
      <w:pPr>
        <w:pStyle w:val="ListParagraph"/>
        <w:numPr>
          <w:ilvl w:val="1"/>
          <w:numId w:val="38"/>
        </w:numPr>
        <w:rPr>
          <w:b/>
          <w:u w:val="single"/>
        </w:rPr>
      </w:pPr>
      <w:r>
        <w:t>Alt 1</w:t>
      </w:r>
      <w:r w:rsidR="00FE5191">
        <w:t>: Separate encoding of CRI/RI and PMI/CQI</w:t>
      </w:r>
    </w:p>
    <w:p w14:paraId="1AE0C73F" w14:textId="1E0C0A5B" w:rsidR="00795134" w:rsidRPr="00795134" w:rsidRDefault="00795134" w:rsidP="005C28F2">
      <w:pPr>
        <w:pStyle w:val="ListParagraph"/>
        <w:numPr>
          <w:ilvl w:val="1"/>
          <w:numId w:val="38"/>
        </w:numPr>
        <w:rPr>
          <w:b/>
          <w:u w:val="single"/>
        </w:rPr>
      </w:pPr>
      <w:r>
        <w:t>Alt 2: Single-packet encoding of CRI/RI/PMI/CQI</w:t>
      </w:r>
    </w:p>
    <w:p w14:paraId="639AEC97" w14:textId="30DCB11C" w:rsidR="002279B4" w:rsidRPr="002279B4" w:rsidRDefault="002279B4" w:rsidP="00FE5191">
      <w:pPr>
        <w:pStyle w:val="ListParagraph"/>
        <w:numPr>
          <w:ilvl w:val="2"/>
          <w:numId w:val="38"/>
        </w:numPr>
        <w:rPr>
          <w:b/>
          <w:u w:val="single"/>
        </w:rPr>
      </w:pPr>
      <w:r>
        <w:t>Downselect between the following options to resolve payload ambiguity:</w:t>
      </w:r>
    </w:p>
    <w:p w14:paraId="42D774F9" w14:textId="32023EBA" w:rsidR="002279B4" w:rsidRPr="00F6584A" w:rsidRDefault="002279B4" w:rsidP="00FE5191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Alt 1: PMI subsampling for some CRI/RI to make PMI payload the same for all CRI/RI</w:t>
      </w:r>
    </w:p>
    <w:p w14:paraId="5EAF5F14" w14:textId="3D86D0DC" w:rsidR="002279B4" w:rsidRPr="00F6584A" w:rsidRDefault="002279B4" w:rsidP="00FE5191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Alt 2: </w:t>
      </w:r>
      <w:r w:rsidRPr="00F6584A">
        <w:rPr>
          <w:rFonts w:eastAsia="MS Mincho"/>
          <w:iCs/>
          <w:lang w:eastAsia="ja-JP"/>
        </w:rPr>
        <w:t xml:space="preserve">Joint </w:t>
      </w:r>
      <w:r>
        <w:rPr>
          <w:rFonts w:eastAsia="MS Mincho"/>
          <w:iCs/>
          <w:lang w:eastAsia="ja-JP"/>
        </w:rPr>
        <w:t>encoding of multiple CSI parameters</w:t>
      </w:r>
    </w:p>
    <w:p w14:paraId="1D835FAF" w14:textId="4FE68628" w:rsidR="002279B4" w:rsidRPr="002279B4" w:rsidRDefault="002279B4" w:rsidP="00FE5191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b/>
          <w:u w:val="single"/>
        </w:rPr>
      </w:pPr>
      <w:r>
        <w:rPr>
          <w:rFonts w:eastAsia="MS Mincho"/>
          <w:iCs/>
          <w:lang w:eastAsia="ja-JP"/>
        </w:rPr>
        <w:t>Alt 3: Insert padding bits for the lower payload CRI/RIs</w:t>
      </w:r>
    </w:p>
    <w:p w14:paraId="304E8F45" w14:textId="65DAD02F" w:rsidR="002279B4" w:rsidRPr="00236A2D" w:rsidRDefault="002279B4" w:rsidP="002279B4"/>
    <w:p w14:paraId="4CE61585" w14:textId="71CC21B2" w:rsidR="00D70883" w:rsidRDefault="00D70883" w:rsidP="00D70883">
      <w:pPr>
        <w:pStyle w:val="Heading2"/>
      </w:pPr>
      <w:r>
        <w:t xml:space="preserve"> </w:t>
      </w:r>
      <w:r w:rsidR="00DC2151">
        <w:rPr>
          <w:rFonts w:eastAsia="SimSun"/>
        </w:rPr>
        <w:t>Details on</w:t>
      </w:r>
      <w:r w:rsidR="00DC2151">
        <w:t xml:space="preserve"> partial band</w:t>
      </w:r>
      <w:r w:rsidR="00DC2151">
        <w:rPr>
          <w:rFonts w:eastAsia="SimSun"/>
        </w:rPr>
        <w:t>/sub-band</w:t>
      </w:r>
      <w:r w:rsidR="00DC2151">
        <w:t xml:space="preserve"> CSI </w:t>
      </w:r>
      <w:r w:rsidR="00DC2151">
        <w:rPr>
          <w:rFonts w:eastAsia="SimSun"/>
        </w:rPr>
        <w:t>feedback</w:t>
      </w:r>
    </w:p>
    <w:p w14:paraId="185D342B" w14:textId="4368D3CB" w:rsidR="003A7B02" w:rsidRDefault="002F01C7" w:rsidP="003A7B02">
      <w:r>
        <w:t>E/// discusses the definition of partial band for CSI reporting and CSI-RS resource in a contribution.</w:t>
      </w:r>
      <w:r w:rsidR="00AB579D">
        <w:t xml:space="preserve"> Some further discussion has taken place on the RAN1 reflector</w:t>
      </w:r>
      <w:r w:rsidR="00CC2DF4">
        <w:t xml:space="preserve"> regarding a draft WF [WF #</w:t>
      </w:r>
      <w:r w:rsidR="00793268">
        <w:t>2</w:t>
      </w:r>
      <w:r w:rsidR="00CC2DF4">
        <w:t>]</w:t>
      </w:r>
      <w:r w:rsidR="00AB579D">
        <w:t>.</w:t>
      </w:r>
    </w:p>
    <w:p w14:paraId="2791E9D1" w14:textId="51BF2F8C" w:rsidR="00DC2151" w:rsidRDefault="00DC2151" w:rsidP="003A7B02"/>
    <w:p w14:paraId="24216B84" w14:textId="5FE407D3" w:rsidR="00DC2151" w:rsidRDefault="00DC2151" w:rsidP="00DC2151">
      <w:pPr>
        <w:rPr>
          <w:rFonts w:eastAsia="SimSun"/>
          <w:lang w:val="en-US" w:eastAsia="en-US"/>
        </w:rPr>
      </w:pPr>
      <w:r>
        <w:rPr>
          <w:rFonts w:eastAsia="SimSun"/>
        </w:rPr>
        <w:t>ZTE and MediaTek discuss sub-band report mechanism for Type II CSI in contributions and WF [WF#8].</w:t>
      </w:r>
    </w:p>
    <w:p w14:paraId="2E8FE980" w14:textId="77777777" w:rsidR="00DC2151" w:rsidRPr="00DC2151" w:rsidRDefault="00DC2151" w:rsidP="003A7B02">
      <w:pPr>
        <w:rPr>
          <w:lang w:val="en-US"/>
        </w:rPr>
      </w:pPr>
    </w:p>
    <w:p w14:paraId="24861884" w14:textId="77777777" w:rsidR="00856D5C" w:rsidRPr="00856D5C" w:rsidRDefault="00856D5C" w:rsidP="00856D5C"/>
    <w:p w14:paraId="49AB1116" w14:textId="5F1CDFA0" w:rsidR="00F23E9B" w:rsidRDefault="00F23E9B" w:rsidP="00F23E9B">
      <w:pPr>
        <w:pStyle w:val="Heading2"/>
      </w:pPr>
      <w:r w:rsidRPr="0083529A">
        <w:t>Decide if additional aperiodic reporting mode for fast CSI feedback carried on short PUCCH is needed</w:t>
      </w:r>
    </w:p>
    <w:p w14:paraId="42BB5B00" w14:textId="7904F833" w:rsidR="00F23E9B" w:rsidRDefault="0020481B" w:rsidP="00F23E9B">
      <w:r>
        <w:t>Some</w:t>
      </w:r>
      <w:r w:rsidR="00F23E9B">
        <w:t xml:space="preserve"> companies are proposing to support that aperiodic CSI reports can be carried on short PUCCH in order to fac</w:t>
      </w:r>
      <w:r>
        <w:t>ilitate immediate CSI feedback., while other companies want PUSCH reporting only.</w:t>
      </w:r>
    </w:p>
    <w:p w14:paraId="6C5DF05D" w14:textId="0A21AB54" w:rsidR="00FE461D" w:rsidRDefault="00FE461D" w:rsidP="00F23E9B"/>
    <w:p w14:paraId="48B666D1" w14:textId="79EC7741" w:rsidR="00FE461D" w:rsidRDefault="00FE461D" w:rsidP="00F23E9B">
      <w:r>
        <w:t>Aperiodic on PUSCH only:</w:t>
      </w:r>
      <w:r w:rsidR="00FE5191">
        <w:t xml:space="preserve"> E///, SS, [CATT],</w:t>
      </w:r>
    </w:p>
    <w:p w14:paraId="093B4EAB" w14:textId="679CA847" w:rsidR="00FE461D" w:rsidRDefault="00FE461D" w:rsidP="00F23E9B">
      <w:r>
        <w:t>Aperiodic on PUCCH:</w:t>
      </w:r>
      <w:r w:rsidR="00FE5191">
        <w:t xml:space="preserve"> HW, LGE, QC, </w:t>
      </w:r>
    </w:p>
    <w:p w14:paraId="6B39903A" w14:textId="77777777" w:rsidR="00FE461D" w:rsidRDefault="00FE461D" w:rsidP="00F23E9B"/>
    <w:p w14:paraId="289ED8F5" w14:textId="53FB7808" w:rsidR="00F23E9B" w:rsidRDefault="00774B5D" w:rsidP="00F23E9B">
      <w:pPr>
        <w:pStyle w:val="Observation"/>
      </w:pPr>
      <w:bookmarkStart w:id="3" w:name="_Toc491340055"/>
      <w:r>
        <w:t>Diverging views on if aperiodic CSI on PUCCH is needed</w:t>
      </w:r>
      <w:bookmarkEnd w:id="3"/>
    </w:p>
    <w:p w14:paraId="3ADEBEFB" w14:textId="3D783D49" w:rsidR="00774B5D" w:rsidRDefault="00774B5D" w:rsidP="00774B5D">
      <w:pPr>
        <w:pStyle w:val="Observation"/>
        <w:numPr>
          <w:ilvl w:val="0"/>
          <w:numId w:val="0"/>
        </w:numPr>
        <w:ind w:left="1701" w:hanging="1701"/>
      </w:pPr>
    </w:p>
    <w:p w14:paraId="5CC05C19" w14:textId="77777777" w:rsidR="00774B5D" w:rsidRPr="00774B5D" w:rsidRDefault="00774B5D" w:rsidP="00774B5D">
      <w:pPr>
        <w:pStyle w:val="BodyText"/>
        <w:rPr>
          <w:b/>
          <w:u w:val="single"/>
        </w:rPr>
      </w:pPr>
      <w:r w:rsidRPr="00774B5D">
        <w:rPr>
          <w:b/>
          <w:u w:val="single"/>
        </w:rPr>
        <w:t>Proposal 5:</w:t>
      </w:r>
    </w:p>
    <w:p w14:paraId="05FB72B4" w14:textId="155E466C" w:rsidR="00774B5D" w:rsidRDefault="00774B5D" w:rsidP="00774B5D">
      <w:pPr>
        <w:pStyle w:val="BodyText"/>
        <w:numPr>
          <w:ilvl w:val="0"/>
          <w:numId w:val="44"/>
        </w:numPr>
      </w:pPr>
      <w:r>
        <w:t>Benefit and impact of immediate aperiodic CSI feedback can be further studied</w:t>
      </w:r>
    </w:p>
    <w:p w14:paraId="28753862" w14:textId="77777777" w:rsidR="00AD31EF" w:rsidRPr="00AD31EF" w:rsidRDefault="00AD31EF" w:rsidP="00AD31EF"/>
    <w:p w14:paraId="3FCF92CE" w14:textId="71D6F054" w:rsidR="00D70883" w:rsidRDefault="00D70883" w:rsidP="00D70883">
      <w:pPr>
        <w:pStyle w:val="Heading2"/>
      </w:pPr>
      <w:r w:rsidRPr="0083529A">
        <w:lastRenderedPageBreak/>
        <w:t>Decide whether to support additional overhead reduction via frequency parametrization for Type II codebooks</w:t>
      </w:r>
    </w:p>
    <w:p w14:paraId="4950E1E4" w14:textId="5D3B6DFF" w:rsidR="00AD31EF" w:rsidRDefault="00AD31EF" w:rsidP="00AD31EF">
      <w:r>
        <w:t xml:space="preserve">In the agreed codebook WF in RAN1#89, there was an FFS on if frequency-dependent parametrization </w:t>
      </w:r>
      <w:r w:rsidR="00AD4643">
        <w:t>of beam co-phasing</w:t>
      </w:r>
      <w:r w:rsidR="00BB7072">
        <w:t>, utilizing the frequency correlation,</w:t>
      </w:r>
      <w:r w:rsidR="00AD4643">
        <w:t xml:space="preserve"> in order to further reduce </w:t>
      </w:r>
      <w:r w:rsidR="00BB7072">
        <w:t xml:space="preserve">Type II </w:t>
      </w:r>
      <w:r w:rsidR="00AD4643">
        <w:t>PMI overhead. LG proposes to introduce a new codebook mode</w:t>
      </w:r>
      <w:r w:rsidR="00765DFC">
        <w:t xml:space="preserve"> based on linear phase shift with delay-related parameter and present </w:t>
      </w:r>
      <w:r w:rsidR="00BB7072">
        <w:t>SLS</w:t>
      </w:r>
      <w:r w:rsidR="00765DFC">
        <w:t xml:space="preserve"> results supporting this design. ZTE and MTK proposes that frequency-dependent parametrization </w:t>
      </w:r>
      <w:r w:rsidR="00BB7072">
        <w:t>can be achieved by partial subband reporting and letting the gNB interpolate between the reported subbands. E/// presents analysis of beam frequency correlation and simplified evaluation results.</w:t>
      </w:r>
    </w:p>
    <w:p w14:paraId="4BF7A787" w14:textId="6AA496A3" w:rsidR="00BB7072" w:rsidRDefault="00BB7072" w:rsidP="00BB7072">
      <w:pPr>
        <w:pStyle w:val="Observation"/>
      </w:pPr>
      <w:bookmarkStart w:id="4" w:name="_Toc491340056"/>
      <w:r>
        <w:t xml:space="preserve">No consensus </w:t>
      </w:r>
      <w:r w:rsidR="00CC2DF4">
        <w:t xml:space="preserve">at present </w:t>
      </w:r>
      <w:r>
        <w:t>on detailed design for frequency parametrization for Type II CSI</w:t>
      </w:r>
      <w:bookmarkEnd w:id="4"/>
    </w:p>
    <w:p w14:paraId="406CE9F6" w14:textId="77777777" w:rsidR="00BB7072" w:rsidRDefault="00BB7072" w:rsidP="00BB7072">
      <w:pPr>
        <w:pStyle w:val="BodyText"/>
        <w:rPr>
          <w:b/>
          <w:u w:val="single"/>
        </w:rPr>
      </w:pPr>
    </w:p>
    <w:p w14:paraId="5CC0652D" w14:textId="03D5B1E4" w:rsidR="00BB7072" w:rsidRDefault="00BB7072" w:rsidP="00BB7072">
      <w:pPr>
        <w:pStyle w:val="BodyText"/>
        <w:rPr>
          <w:b/>
          <w:u w:val="single"/>
        </w:rPr>
      </w:pPr>
      <w:r>
        <w:rPr>
          <w:b/>
          <w:u w:val="single"/>
        </w:rPr>
        <w:t xml:space="preserve">Proposal </w:t>
      </w:r>
      <w:r w:rsidR="00CC2DF4">
        <w:rPr>
          <w:b/>
          <w:u w:val="single"/>
        </w:rPr>
        <w:t>6</w:t>
      </w:r>
      <w:r>
        <w:rPr>
          <w:b/>
          <w:u w:val="single"/>
        </w:rPr>
        <w:t>:</w:t>
      </w:r>
    </w:p>
    <w:p w14:paraId="3C54FBC4" w14:textId="73E7DAC6" w:rsidR="00D70883" w:rsidRDefault="00BB7072" w:rsidP="00BB7072">
      <w:pPr>
        <w:pStyle w:val="BodyText"/>
        <w:numPr>
          <w:ilvl w:val="0"/>
          <w:numId w:val="35"/>
        </w:numPr>
      </w:pPr>
      <w:r>
        <w:t>Study further frequency parametrization for Type II CSI</w:t>
      </w:r>
    </w:p>
    <w:p w14:paraId="20C0CA6E" w14:textId="715984B3" w:rsidR="00415088" w:rsidRDefault="00415088" w:rsidP="00415088">
      <w:pPr>
        <w:pStyle w:val="BodyText"/>
      </w:pPr>
    </w:p>
    <w:p w14:paraId="3745D9AD" w14:textId="58DE7DE2" w:rsidR="00415088" w:rsidRDefault="00415088" w:rsidP="00415088">
      <w:pPr>
        <w:pStyle w:val="Heading2"/>
      </w:pPr>
      <w:r>
        <w:t>CSI feedback mechanism for NC-JT</w:t>
      </w:r>
    </w:p>
    <w:p w14:paraId="6A901E17" w14:textId="058DE1A1" w:rsidR="00415088" w:rsidRDefault="00415088" w:rsidP="00415088">
      <w:r>
        <w:t>Several companies (E///, HW, LGE, CATT) discusses introducing CSI feedback mechanism for NC-JT CSI in the multi-TRP case based on measuring several NZP CSI-RS resources for channel measurements.</w:t>
      </w:r>
    </w:p>
    <w:p w14:paraId="1244BB3F" w14:textId="7BFD36A0" w:rsidR="00415088" w:rsidRDefault="00415088" w:rsidP="00774B5D">
      <w:r>
        <w:t>The [WF#4] from LGE can be a good starting point for discussion.</w:t>
      </w:r>
    </w:p>
    <w:p w14:paraId="5D08106A" w14:textId="77777777" w:rsidR="00D70883" w:rsidRPr="00D70883" w:rsidRDefault="00D70883" w:rsidP="00D70883"/>
    <w:p w14:paraId="193FAC33" w14:textId="5066AB1F" w:rsidR="00D70883" w:rsidRDefault="00D70883" w:rsidP="00D70883">
      <w:pPr>
        <w:pStyle w:val="Heading2"/>
      </w:pPr>
      <w:r w:rsidRPr="0083529A">
        <w:t>Need for additional codebooks or codebook details</w:t>
      </w:r>
    </w:p>
    <w:p w14:paraId="3CB95F07" w14:textId="454C8E8E" w:rsidR="00BB7072" w:rsidRPr="00BB7072" w:rsidRDefault="00BB7072" w:rsidP="00BB7072">
      <w:r>
        <w:t>Some companies bring proposals for introducing additional codebooks revising agreed codebook design:</w:t>
      </w:r>
    </w:p>
    <w:p w14:paraId="199A1433" w14:textId="7FD0DBED" w:rsidR="00D70883" w:rsidRDefault="00E15491" w:rsidP="00D70883">
      <w:pPr>
        <w:pStyle w:val="ListParagraph"/>
        <w:numPr>
          <w:ilvl w:val="0"/>
          <w:numId w:val="16"/>
        </w:numPr>
        <w:spacing w:after="0"/>
      </w:pPr>
      <w:r>
        <w:t>Samsung proposes to introduce Class B K=1 CB</w:t>
      </w:r>
    </w:p>
    <w:p w14:paraId="0A920944" w14:textId="74EBA7D2" w:rsidR="00CC2DF4" w:rsidRDefault="00CC2DF4" w:rsidP="00D70883">
      <w:pPr>
        <w:pStyle w:val="ListParagraph"/>
        <w:numPr>
          <w:ilvl w:val="0"/>
          <w:numId w:val="16"/>
        </w:numPr>
        <w:spacing w:after="0"/>
      </w:pPr>
      <w:r>
        <w:t>Some companies discusses introduction of other port selection codebooks in the CSI acquisition for reciprocity agenda item</w:t>
      </w:r>
    </w:p>
    <w:p w14:paraId="7A135DC0" w14:textId="73782D75" w:rsidR="00D70883" w:rsidRDefault="00D70883" w:rsidP="00CC2DF4">
      <w:pPr>
        <w:pStyle w:val="ListParagraph"/>
        <w:numPr>
          <w:ilvl w:val="0"/>
          <w:numId w:val="16"/>
        </w:numPr>
        <w:spacing w:after="0"/>
      </w:pPr>
      <w:r>
        <w:t>Rank 4 CB for Type II: HW (without increasing payload), SS (in Phase II)</w:t>
      </w:r>
    </w:p>
    <w:p w14:paraId="6474C921" w14:textId="7CD40300" w:rsidR="00B42473" w:rsidRDefault="00B42473" w:rsidP="00CC2DF4">
      <w:pPr>
        <w:pStyle w:val="ListParagraph"/>
        <w:numPr>
          <w:ilvl w:val="0"/>
          <w:numId w:val="16"/>
        </w:numPr>
        <w:spacing w:after="0"/>
      </w:pPr>
      <w:r>
        <w:t>HW propose introduction of Category 2 Type II codebook as well a Type II codebook for beamformed CSI-RS with K&gt;1</w:t>
      </w:r>
    </w:p>
    <w:p w14:paraId="6C842523" w14:textId="593082E5" w:rsidR="00B42473" w:rsidRDefault="00AB579D" w:rsidP="00CC2DF4">
      <w:pPr>
        <w:pStyle w:val="ListParagraph"/>
        <w:numPr>
          <w:ilvl w:val="0"/>
          <w:numId w:val="16"/>
        </w:numPr>
        <w:spacing w:after="0"/>
      </w:pPr>
      <w:r>
        <w:t>MTK</w:t>
      </w:r>
      <w:r w:rsidR="00B42473">
        <w:t xml:space="preserve"> proposes to introduce 16 ports rank 3 &amp; 4 codebooks without antenna grouping</w:t>
      </w:r>
    </w:p>
    <w:p w14:paraId="351A7D29" w14:textId="6FFA6EBE" w:rsidR="005C28F2" w:rsidRDefault="005C28F2" w:rsidP="00CC2DF4">
      <w:pPr>
        <w:pStyle w:val="ListParagraph"/>
        <w:numPr>
          <w:ilvl w:val="0"/>
          <w:numId w:val="16"/>
        </w:numPr>
        <w:spacing w:after="0"/>
      </w:pPr>
      <w:r>
        <w:t xml:space="preserve">Ericsson </w:t>
      </w:r>
      <w:r w:rsidR="00522783">
        <w:t>proposes extension of multi-panel codebook to support 2 ports per panel</w:t>
      </w:r>
    </w:p>
    <w:p w14:paraId="757767F4" w14:textId="3B738C0E" w:rsidR="00415088" w:rsidRDefault="00415088" w:rsidP="00CC2DF4">
      <w:pPr>
        <w:pStyle w:val="ListParagraph"/>
        <w:numPr>
          <w:ilvl w:val="0"/>
          <w:numId w:val="16"/>
        </w:numPr>
        <w:spacing w:after="0"/>
      </w:pPr>
      <w:r>
        <w:t xml:space="preserve">Samsung and Ericsson proposes </w:t>
      </w:r>
    </w:p>
    <w:p w14:paraId="594D7CD4" w14:textId="32777F39" w:rsidR="00B42473" w:rsidRDefault="00B42473" w:rsidP="00B42473">
      <w:pPr>
        <w:spacing w:after="0"/>
      </w:pPr>
    </w:p>
    <w:p w14:paraId="2D58793C" w14:textId="3789F795" w:rsidR="00B42473" w:rsidRDefault="00522783" w:rsidP="00B42473">
      <w:pPr>
        <w:pStyle w:val="Observation"/>
      </w:pPr>
      <w:bookmarkStart w:id="5" w:name="_Toc491340057"/>
      <w:r>
        <w:t>Varied proposals on codebook enhancements</w:t>
      </w:r>
      <w:bookmarkEnd w:id="5"/>
    </w:p>
    <w:p w14:paraId="42EBD39D" w14:textId="73A21697" w:rsidR="004903B4" w:rsidRDefault="004903B4" w:rsidP="004903B4">
      <w:pPr>
        <w:pStyle w:val="Observation"/>
        <w:numPr>
          <w:ilvl w:val="0"/>
          <w:numId w:val="0"/>
        </w:numPr>
      </w:pPr>
    </w:p>
    <w:p w14:paraId="2C499911" w14:textId="1DF43B0A" w:rsidR="004903B4" w:rsidRPr="004903B4" w:rsidRDefault="004903B4" w:rsidP="004903B4">
      <w:pPr>
        <w:pStyle w:val="BodyText"/>
      </w:pPr>
      <w:r>
        <w:t>Way forwards [WF#</w:t>
      </w:r>
      <w:r w:rsidR="00774B5D">
        <w:t>3</w:t>
      </w:r>
      <w:r>
        <w:t>], [WF#5], [WF#6] on remaining codebook issues can be discussed.</w:t>
      </w:r>
    </w:p>
    <w:p w14:paraId="66CDD440" w14:textId="472D680D" w:rsidR="00D70883" w:rsidRDefault="00D70883" w:rsidP="00D70883"/>
    <w:p w14:paraId="22CBB1C4" w14:textId="3973C97A" w:rsidR="006455E5" w:rsidRDefault="006455E5" w:rsidP="00BB086B">
      <w:pPr>
        <w:pStyle w:val="Heading2"/>
      </w:pPr>
      <w:r>
        <w:rPr>
          <w:lang w:val="en-US"/>
        </w:rPr>
        <w:t>Definition of Codebook subset restriction (CBSR)</w:t>
      </w:r>
    </w:p>
    <w:p w14:paraId="7B6F80DE" w14:textId="61622536" w:rsidR="006455E5" w:rsidRDefault="006455E5" w:rsidP="006455E5">
      <w:pPr>
        <w:rPr>
          <w:rFonts w:eastAsia="SimSun"/>
        </w:rPr>
      </w:pPr>
      <w:r>
        <w:t>Some companies discuss codebook subset restriction (CBSR). ZTE proposes that CBSR impacts the PMI payload size while E/// proposes that opposite. DCM proposes to study both beam-based and PMI-based CBSR for NR.</w:t>
      </w:r>
      <w:r>
        <w:rPr>
          <w:rFonts w:eastAsia="SimSun"/>
        </w:rPr>
        <w:t xml:space="preserve"> For Type II, detailed CBSR configuration and associated UE behaviour to different PMI components are still open issues, which are not even been addressed in LTE.</w:t>
      </w:r>
      <w:r w:rsidR="00E32038">
        <w:rPr>
          <w:rFonts w:eastAsia="SimSun"/>
        </w:rPr>
        <w:t xml:space="preserve"> </w:t>
      </w:r>
      <w:r w:rsidR="00A45B51">
        <w:rPr>
          <w:rFonts w:eastAsia="SimSun"/>
        </w:rPr>
        <w:t xml:space="preserve">LGE, </w:t>
      </w:r>
      <w:r w:rsidR="00E32038">
        <w:rPr>
          <w:rFonts w:eastAsia="SimSun"/>
        </w:rPr>
        <w:t>Intel</w:t>
      </w:r>
      <w:r w:rsidR="00AE290E">
        <w:rPr>
          <w:rFonts w:eastAsia="SimSun"/>
        </w:rPr>
        <w:t xml:space="preserve"> &amp; Ericsson proposes that beam based CBSR is introduced for both Type I and Type II</w:t>
      </w:r>
      <w:r w:rsidR="00774B5D">
        <w:rPr>
          <w:rFonts w:eastAsia="SimSun"/>
        </w:rPr>
        <w:t>.</w:t>
      </w:r>
    </w:p>
    <w:p w14:paraId="64AECADC" w14:textId="323FFFFC" w:rsidR="00774B5D" w:rsidRDefault="00774B5D" w:rsidP="006455E5">
      <w:pPr>
        <w:rPr>
          <w:rFonts w:eastAsia="SimSun"/>
        </w:rPr>
      </w:pPr>
      <w:r>
        <w:rPr>
          <w:rFonts w:eastAsia="SimSun"/>
        </w:rPr>
        <w:t>[WF#7] from Intel can be a good starting point for discussion.</w:t>
      </w:r>
    </w:p>
    <w:p w14:paraId="7FAFCE96" w14:textId="77777777" w:rsidR="006455E5" w:rsidRDefault="006455E5" w:rsidP="006455E5">
      <w:pPr>
        <w:rPr>
          <w:rFonts w:eastAsia="SimSun"/>
        </w:rPr>
      </w:pPr>
    </w:p>
    <w:p w14:paraId="33FD9310" w14:textId="77777777" w:rsidR="006455E5" w:rsidRPr="00D70883" w:rsidRDefault="006455E5" w:rsidP="00D70883"/>
    <w:p w14:paraId="3ABDDF51" w14:textId="39225322" w:rsidR="00D70883" w:rsidRDefault="00793268" w:rsidP="00D70883">
      <w:pPr>
        <w:pStyle w:val="Heading2"/>
      </w:pPr>
      <w:r>
        <w:t xml:space="preserve"> </w:t>
      </w:r>
      <w:r w:rsidR="00D70883">
        <w:t>Other issues</w:t>
      </w:r>
    </w:p>
    <w:p w14:paraId="1185BAE2" w14:textId="01B978ED" w:rsidR="00AB579D" w:rsidRPr="00AB579D" w:rsidRDefault="00AB579D" w:rsidP="00AB579D">
      <w:r>
        <w:t xml:space="preserve">Some other issues that have been discussed in </w:t>
      </w:r>
      <w:r w:rsidR="00CC2DF4">
        <w:t>companies’</w:t>
      </w:r>
      <w:r>
        <w:t xml:space="preserve"> contributions are summarized below:</w:t>
      </w:r>
    </w:p>
    <w:p w14:paraId="179D7D6B" w14:textId="30A7B4C5" w:rsidR="005D4D7E" w:rsidRDefault="005D4D7E" w:rsidP="00B42473">
      <w:pPr>
        <w:pStyle w:val="ListParagraph"/>
        <w:numPr>
          <w:ilvl w:val="0"/>
          <w:numId w:val="33"/>
        </w:numPr>
        <w:spacing w:after="0"/>
      </w:pPr>
      <w:r>
        <w:t>Some companies (SS, DCM) discusses omitting reporting of CSI parameters for hybrid reporting</w:t>
      </w:r>
    </w:p>
    <w:p w14:paraId="5F1904AD" w14:textId="77777777" w:rsidR="00D70883" w:rsidRPr="0083529A" w:rsidRDefault="00D70883" w:rsidP="00CF7D99">
      <w:pPr>
        <w:spacing w:line="259" w:lineRule="auto"/>
      </w:pPr>
    </w:p>
    <w:p w14:paraId="519BA115" w14:textId="3963D817" w:rsidR="00BD5B67" w:rsidRPr="00D4629B" w:rsidRDefault="00BD5B67" w:rsidP="00BD5B67">
      <w:pPr>
        <w:rPr>
          <w:b/>
        </w:rPr>
      </w:pPr>
    </w:p>
    <w:p w14:paraId="101E4B3B" w14:textId="4DDEFC99" w:rsidR="000C3890" w:rsidRDefault="000C3890" w:rsidP="000C3890"/>
    <w:p w14:paraId="7E8D5CEF" w14:textId="22D7EE85" w:rsidR="0083529A" w:rsidRDefault="0083529A" w:rsidP="0083529A">
      <w:pPr>
        <w:pStyle w:val="Heading1"/>
      </w:pPr>
      <w:r>
        <w:t>Current list of Way Forwards</w:t>
      </w:r>
    </w:p>
    <w:p w14:paraId="375C2879" w14:textId="7397E04A" w:rsidR="0083529A" w:rsidRDefault="0083529A" w:rsidP="0083529A">
      <w:r>
        <w:t>The following WFs has been distributed in this agenda item:</w:t>
      </w:r>
    </w:p>
    <w:p w14:paraId="2A845121" w14:textId="3B0B5BDD" w:rsidR="00774B5D" w:rsidRDefault="00774B5D" w:rsidP="00A23621">
      <w:pPr>
        <w:pStyle w:val="ListParagraph"/>
        <w:numPr>
          <w:ilvl w:val="0"/>
          <w:numId w:val="29"/>
        </w:numPr>
      </w:pPr>
      <w:r w:rsidRPr="00774B5D">
        <w:rPr>
          <w:bCs/>
        </w:rPr>
        <w:t>R1-1714918</w:t>
      </w:r>
      <w:r w:rsidRPr="00774B5D">
        <w:rPr>
          <w:bCs/>
        </w:rPr>
        <w:tab/>
      </w:r>
      <w:r w:rsidRPr="00774B5D">
        <w:rPr>
          <w:bCs/>
          <w:lang w:val="en-US"/>
        </w:rPr>
        <w:t>WF on CSI Format Design</w:t>
      </w:r>
      <w:r w:rsidRPr="00774B5D">
        <w:rPr>
          <w:bCs/>
          <w:lang w:val="en-US"/>
        </w:rPr>
        <w:tab/>
        <w:t>Samsung,…</w:t>
      </w:r>
    </w:p>
    <w:p w14:paraId="1F2B2B8D" w14:textId="64A1B407" w:rsidR="003A0E41" w:rsidRDefault="0083529A" w:rsidP="00B11FD8">
      <w:pPr>
        <w:pStyle w:val="ListParagraph"/>
        <w:numPr>
          <w:ilvl w:val="0"/>
          <w:numId w:val="29"/>
        </w:numPr>
      </w:pPr>
      <w:r>
        <w:t>R1-</w:t>
      </w:r>
      <w:r w:rsidR="00B11FD8">
        <w:t>1715045</w:t>
      </w:r>
      <w:r>
        <w:tab/>
      </w:r>
      <w:r w:rsidR="00B11FD8">
        <w:rPr>
          <w:rFonts w:ascii="Arial" w:hAnsi="Arial" w:cs="Arial"/>
          <w:sz w:val="16"/>
          <w:szCs w:val="16"/>
        </w:rPr>
        <w:t>WF on defining frequency-granularities for CSI reporting and CSI-RS</w:t>
      </w:r>
      <w:r>
        <w:tab/>
      </w:r>
      <w:r w:rsidR="006455E5" w:rsidRPr="00090846">
        <w:rPr>
          <w:lang w:val="en-US"/>
        </w:rPr>
        <w:t>Ericsson,</w:t>
      </w:r>
      <w:r w:rsidR="00AD027E">
        <w:rPr>
          <w:lang w:val="en-US"/>
        </w:rPr>
        <w:t xml:space="preserve"> </w:t>
      </w:r>
      <w:r w:rsidR="006455E5" w:rsidRPr="00090846">
        <w:rPr>
          <w:lang w:val="en-US"/>
        </w:rPr>
        <w:t>…</w:t>
      </w:r>
      <w:r>
        <w:tab/>
      </w:r>
    </w:p>
    <w:p w14:paraId="1DA060D0" w14:textId="79555654" w:rsidR="00B11FD8" w:rsidRDefault="00B11FD8" w:rsidP="00B11FD8">
      <w:pPr>
        <w:pStyle w:val="ListParagraph"/>
        <w:numPr>
          <w:ilvl w:val="0"/>
          <w:numId w:val="29"/>
        </w:numPr>
      </w:pPr>
      <w:r w:rsidRPr="00B11FD8">
        <w:t xml:space="preserve">R1-1714906 </w:t>
      </w:r>
      <w:r>
        <w:tab/>
      </w:r>
      <w:r w:rsidRPr="00B11FD8">
        <w:t>WF on multi-panel codebook extension</w:t>
      </w:r>
      <w:r>
        <w:tab/>
        <w:t>Ericsson,…</w:t>
      </w:r>
    </w:p>
    <w:p w14:paraId="7138105A" w14:textId="769675DB" w:rsidR="005C28F2" w:rsidRDefault="00A45B51" w:rsidP="005C28F2">
      <w:pPr>
        <w:pStyle w:val="ListParagraph"/>
        <w:numPr>
          <w:ilvl w:val="0"/>
          <w:numId w:val="29"/>
        </w:numPr>
      </w:pPr>
      <w:r>
        <w:t>R1-1715165</w:t>
      </w:r>
      <w:r w:rsidR="00415088">
        <w:tab/>
      </w:r>
      <w:r w:rsidR="00415088" w:rsidRPr="00415088">
        <w:t>WF on CSI feedback for NCJT</w:t>
      </w:r>
      <w:r w:rsidR="00415088">
        <w:tab/>
        <w:t>LGE,…</w:t>
      </w:r>
    </w:p>
    <w:p w14:paraId="11A1A945" w14:textId="0645623B" w:rsidR="004903B4" w:rsidRDefault="004903B4" w:rsidP="005C28F2">
      <w:pPr>
        <w:pStyle w:val="ListParagraph"/>
        <w:numPr>
          <w:ilvl w:val="0"/>
          <w:numId w:val="29"/>
        </w:numPr>
      </w:pPr>
      <w:r>
        <w:t>R1-171nnnn</w:t>
      </w:r>
      <w:r>
        <w:tab/>
      </w:r>
      <w:r w:rsidRPr="004903B4">
        <w:t>WF on Reduced PMI Payload in Type II Codebook</w:t>
      </w:r>
      <w:r>
        <w:tab/>
        <w:t>Nokia,…</w:t>
      </w:r>
    </w:p>
    <w:p w14:paraId="2ED615DA" w14:textId="60A5919A" w:rsidR="004903B4" w:rsidRDefault="004903B4" w:rsidP="005C28F2">
      <w:pPr>
        <w:pStyle w:val="ListParagraph"/>
        <w:numPr>
          <w:ilvl w:val="0"/>
          <w:numId w:val="29"/>
        </w:numPr>
      </w:pPr>
      <w:r>
        <w:t>R1-171nnnn</w:t>
      </w:r>
      <w:r>
        <w:tab/>
      </w:r>
      <w:r w:rsidRPr="004903B4">
        <w:t>WF on Beam Reporting for Type II CSI</w:t>
      </w:r>
      <w:r>
        <w:tab/>
        <w:t>Ericsson</w:t>
      </w:r>
      <w:r w:rsidR="000F6D3B">
        <w:t>,…</w:t>
      </w:r>
    </w:p>
    <w:p w14:paraId="2ADFA7AE" w14:textId="5B6DA859" w:rsidR="00774B5D" w:rsidRDefault="00774B5D" w:rsidP="001B2D2F">
      <w:pPr>
        <w:pStyle w:val="ListParagraph"/>
        <w:numPr>
          <w:ilvl w:val="0"/>
          <w:numId w:val="29"/>
        </w:numPr>
      </w:pPr>
      <w:r>
        <w:t>R1-171nnnn</w:t>
      </w:r>
      <w:r>
        <w:tab/>
      </w:r>
      <w:r w:rsidR="001B2D2F" w:rsidRPr="001B2D2F">
        <w:t>WF on codebook subset restriction for NR</w:t>
      </w:r>
      <w:r w:rsidR="001B2D2F">
        <w:tab/>
      </w:r>
      <w:r>
        <w:tab/>
        <w:t>Intel,…</w:t>
      </w:r>
    </w:p>
    <w:p w14:paraId="44E55ADA" w14:textId="050AC086" w:rsidR="004903B4" w:rsidRPr="00795134" w:rsidRDefault="00272D7D" w:rsidP="00D3429A">
      <w:pPr>
        <w:pStyle w:val="ListParagraph"/>
        <w:numPr>
          <w:ilvl w:val="0"/>
          <w:numId w:val="29"/>
        </w:numPr>
      </w:pPr>
      <w:r>
        <w:rPr>
          <w:lang w:eastAsia="zh-CN"/>
        </w:rPr>
        <w:t>R1-1714908</w:t>
      </w:r>
      <w:r>
        <w:rPr>
          <w:lang w:eastAsia="zh-CN"/>
        </w:rPr>
        <w:tab/>
        <w:t>Way forward on SB reporting for Type II CSI</w:t>
      </w:r>
      <w:r>
        <w:rPr>
          <w:lang w:eastAsia="zh-CN"/>
        </w:rPr>
        <w:tab/>
        <w:t>ZTE</w:t>
      </w:r>
    </w:p>
    <w:p w14:paraId="56327F3C" w14:textId="778FD357" w:rsidR="00C01F33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81FC313" w14:textId="4795C17F" w:rsidR="00AB579D" w:rsidRDefault="00AB579D" w:rsidP="00AB579D">
      <w:pPr>
        <w:pStyle w:val="BodyText"/>
      </w:pPr>
      <w:r>
        <w:t>In this tdoc, we summarize companies views on CSI feedback, the following observations have been made:</w:t>
      </w:r>
    </w:p>
    <w:p w14:paraId="7BE0807B" w14:textId="309698E7" w:rsidR="00774B5D" w:rsidRDefault="00AB579D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91340054" w:history="1">
        <w:r w:rsidR="00774B5D" w:rsidRPr="00C63B55">
          <w:rPr>
            <w:rStyle w:val="Hyperlink"/>
          </w:rPr>
          <w:t>Observation 1</w:t>
        </w:r>
        <w:r w:rsidR="00774B5D">
          <w:rPr>
            <w:rFonts w:asciiTheme="minorHAnsi" w:hAnsiTheme="minorHAnsi" w:cstheme="minorBidi"/>
            <w:b w:val="0"/>
            <w:sz w:val="22"/>
            <w:lang w:eastAsia="en-US"/>
          </w:rPr>
          <w:tab/>
        </w:r>
        <w:r w:rsidR="00774B5D" w:rsidRPr="00C63B55">
          <w:rPr>
            <w:rStyle w:val="Hyperlink"/>
          </w:rPr>
          <w:t>No consensus on introducing multi-slot PUCCH reporting</w:t>
        </w:r>
      </w:hyperlink>
    </w:p>
    <w:p w14:paraId="6EADEF68" w14:textId="41D56AAD" w:rsidR="00774B5D" w:rsidRDefault="003C49B8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hyperlink w:anchor="_Toc491340055" w:history="1">
        <w:r w:rsidR="00774B5D" w:rsidRPr="00C63B55">
          <w:rPr>
            <w:rStyle w:val="Hyperlink"/>
          </w:rPr>
          <w:t>Observation 2</w:t>
        </w:r>
        <w:r w:rsidR="00774B5D">
          <w:rPr>
            <w:rFonts w:asciiTheme="minorHAnsi" w:hAnsiTheme="minorHAnsi" w:cstheme="minorBidi"/>
            <w:b w:val="0"/>
            <w:sz w:val="22"/>
            <w:lang w:eastAsia="en-US"/>
          </w:rPr>
          <w:tab/>
        </w:r>
        <w:r w:rsidR="00774B5D" w:rsidRPr="00C63B55">
          <w:rPr>
            <w:rStyle w:val="Hyperlink"/>
          </w:rPr>
          <w:t>Diverging views on if aperiodic CSI on PUCCH is needed</w:t>
        </w:r>
      </w:hyperlink>
    </w:p>
    <w:p w14:paraId="21C66B62" w14:textId="10A6EBC6" w:rsidR="00774B5D" w:rsidRDefault="003C49B8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hyperlink w:anchor="_Toc491340056" w:history="1">
        <w:r w:rsidR="00774B5D" w:rsidRPr="00C63B55">
          <w:rPr>
            <w:rStyle w:val="Hyperlink"/>
          </w:rPr>
          <w:t>Observation 3</w:t>
        </w:r>
        <w:r w:rsidR="00774B5D">
          <w:rPr>
            <w:rFonts w:asciiTheme="minorHAnsi" w:hAnsiTheme="minorHAnsi" w:cstheme="minorBidi"/>
            <w:b w:val="0"/>
            <w:sz w:val="22"/>
            <w:lang w:eastAsia="en-US"/>
          </w:rPr>
          <w:tab/>
        </w:r>
        <w:r w:rsidR="00774B5D" w:rsidRPr="00C63B55">
          <w:rPr>
            <w:rStyle w:val="Hyperlink"/>
          </w:rPr>
          <w:t>No consensus at present on detailed design for frequency parametrization for Type II CSI</w:t>
        </w:r>
      </w:hyperlink>
    </w:p>
    <w:p w14:paraId="54125928" w14:textId="69FFACBB" w:rsidR="00774B5D" w:rsidRDefault="003C49B8">
      <w:pPr>
        <w:pStyle w:val="TOC1"/>
        <w:rPr>
          <w:rFonts w:asciiTheme="minorHAnsi" w:hAnsiTheme="minorHAnsi" w:cstheme="minorBidi"/>
          <w:b w:val="0"/>
          <w:sz w:val="22"/>
          <w:lang w:eastAsia="en-US"/>
        </w:rPr>
      </w:pPr>
      <w:hyperlink w:anchor="_Toc491340057" w:history="1">
        <w:r w:rsidR="00774B5D" w:rsidRPr="00C63B55">
          <w:rPr>
            <w:rStyle w:val="Hyperlink"/>
          </w:rPr>
          <w:t>Observation 4</w:t>
        </w:r>
        <w:r w:rsidR="00774B5D">
          <w:rPr>
            <w:rFonts w:asciiTheme="minorHAnsi" w:hAnsiTheme="minorHAnsi" w:cstheme="minorBidi"/>
            <w:b w:val="0"/>
            <w:sz w:val="22"/>
            <w:lang w:eastAsia="en-US"/>
          </w:rPr>
          <w:tab/>
        </w:r>
        <w:r w:rsidR="00774B5D" w:rsidRPr="00C63B55">
          <w:rPr>
            <w:rStyle w:val="Hyperlink"/>
          </w:rPr>
          <w:t>Varied proposals on codebook enhancements</w:t>
        </w:r>
      </w:hyperlink>
    </w:p>
    <w:p w14:paraId="458B6AB9" w14:textId="46711932" w:rsidR="00AB579D" w:rsidRDefault="00AB579D" w:rsidP="00AB579D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19F7BA52" w14:textId="46D9D564" w:rsidR="00AB579D" w:rsidRPr="00790B99" w:rsidRDefault="00AB579D" w:rsidP="00AB579D">
      <w:pPr>
        <w:pStyle w:val="BodyText"/>
        <w:rPr>
          <w:b/>
          <w:bCs/>
        </w:rPr>
      </w:pPr>
      <w:r>
        <w:t xml:space="preserve">Based on the </w:t>
      </w:r>
      <w:r w:rsidR="00CC2DF4">
        <w:t>companies’</w:t>
      </w:r>
      <w:r>
        <w:t xml:space="preserve"> views, we make the following proposals for possible agreements:</w:t>
      </w:r>
    </w:p>
    <w:p w14:paraId="568CFA66" w14:textId="77777777" w:rsidR="00774B5D" w:rsidRDefault="00774B5D" w:rsidP="00774B5D">
      <w:pPr>
        <w:rPr>
          <w:b/>
          <w:u w:val="single"/>
        </w:rPr>
      </w:pPr>
      <w:r w:rsidRPr="00AE290E">
        <w:rPr>
          <w:b/>
          <w:u w:val="single"/>
        </w:rPr>
        <w:t>Proposal 1:</w:t>
      </w:r>
    </w:p>
    <w:p w14:paraId="796F102A" w14:textId="77777777" w:rsidR="00774B5D" w:rsidRPr="00AE290E" w:rsidRDefault="00774B5D" w:rsidP="00774B5D">
      <w:pPr>
        <w:pStyle w:val="ListParagraph"/>
        <w:numPr>
          <w:ilvl w:val="0"/>
          <w:numId w:val="41"/>
        </w:numPr>
        <w:rPr>
          <w:b/>
          <w:u w:val="single"/>
        </w:rPr>
      </w:pPr>
      <w:r>
        <w:t>Semi-persistent reporting is supported for both PUCCH and PUSCH</w:t>
      </w:r>
    </w:p>
    <w:p w14:paraId="34CC2341" w14:textId="77777777" w:rsidR="00774B5D" w:rsidRPr="00AE290E" w:rsidRDefault="00774B5D" w:rsidP="00774B5D">
      <w:pPr>
        <w:pStyle w:val="ListParagraph"/>
        <w:numPr>
          <w:ilvl w:val="1"/>
          <w:numId w:val="41"/>
        </w:numPr>
        <w:rPr>
          <w:b/>
          <w:u w:val="single"/>
        </w:rPr>
      </w:pPr>
      <w:r>
        <w:t>FFS what type of CSI is carried on each physical channel, triggering mechanism and relationship to periodicity of CSI-RS</w:t>
      </w:r>
    </w:p>
    <w:p w14:paraId="7EB5C43F" w14:textId="77777777" w:rsidR="00774B5D" w:rsidRPr="00415088" w:rsidRDefault="00774B5D" w:rsidP="00774B5D">
      <w:pPr>
        <w:pStyle w:val="BodyText"/>
        <w:rPr>
          <w:b/>
          <w:u w:val="single"/>
        </w:rPr>
      </w:pPr>
      <w:r>
        <w:rPr>
          <w:b/>
          <w:u w:val="single"/>
        </w:rPr>
        <w:t>Proposal 2</w:t>
      </w:r>
      <w:r w:rsidRPr="00415088">
        <w:rPr>
          <w:b/>
          <w:u w:val="single"/>
        </w:rPr>
        <w:t>:</w:t>
      </w:r>
    </w:p>
    <w:p w14:paraId="1E36A3BE" w14:textId="77777777" w:rsidR="00774B5D" w:rsidRPr="00D70883" w:rsidRDefault="00774B5D" w:rsidP="00774B5D">
      <w:pPr>
        <w:pStyle w:val="BodyText"/>
        <w:numPr>
          <w:ilvl w:val="0"/>
          <w:numId w:val="16"/>
        </w:numPr>
      </w:pPr>
      <w:r>
        <w:t>Multi-slot CSI reporting on PUCCH is not supported in Rel. 15</w:t>
      </w:r>
    </w:p>
    <w:p w14:paraId="25E8BAD2" w14:textId="77777777" w:rsidR="00774B5D" w:rsidRDefault="00774B5D" w:rsidP="00774B5D">
      <w:pPr>
        <w:rPr>
          <w:b/>
          <w:u w:val="single"/>
        </w:rPr>
      </w:pPr>
      <w:r w:rsidRPr="00856D5C">
        <w:rPr>
          <w:b/>
          <w:u w:val="single"/>
        </w:rPr>
        <w:t>Proposal</w:t>
      </w:r>
      <w:r>
        <w:rPr>
          <w:b/>
          <w:u w:val="single"/>
        </w:rPr>
        <w:t xml:space="preserve"> 3</w:t>
      </w:r>
      <w:r w:rsidRPr="00856D5C">
        <w:rPr>
          <w:b/>
          <w:u w:val="single"/>
        </w:rPr>
        <w:t>:</w:t>
      </w:r>
    </w:p>
    <w:p w14:paraId="6C53E087" w14:textId="77777777" w:rsidR="00774B5D" w:rsidRDefault="00774B5D" w:rsidP="00774B5D">
      <w:pPr>
        <w:pStyle w:val="ListParagraph"/>
        <w:numPr>
          <w:ilvl w:val="0"/>
          <w:numId w:val="36"/>
        </w:numPr>
        <w:spacing w:after="0"/>
      </w:pPr>
      <w:r>
        <w:t xml:space="preserve">For aperiodic CSI reporting on PUSCH, UCI contents is split up in at least 2 parts for both Type I and Type II, where each part is independently FEC-encoded, </w:t>
      </w:r>
    </w:p>
    <w:p w14:paraId="68D99DDE" w14:textId="77777777" w:rsidR="00774B5D" w:rsidRDefault="00774B5D" w:rsidP="00774B5D">
      <w:pPr>
        <w:pStyle w:val="ListParagraph"/>
        <w:numPr>
          <w:ilvl w:val="1"/>
          <w:numId w:val="36"/>
        </w:numPr>
        <w:spacing w:after="0"/>
      </w:pPr>
      <w:r>
        <w:t>Note: Payload of part n+1 is known based on decoding on part n and possibly part n – 1, …, 1</w:t>
      </w:r>
    </w:p>
    <w:p w14:paraId="7F8A2D2E" w14:textId="77777777" w:rsidR="00774B5D" w:rsidRDefault="00774B5D" w:rsidP="00774B5D">
      <w:pPr>
        <w:pStyle w:val="ListParagraph"/>
        <w:numPr>
          <w:ilvl w:val="1"/>
          <w:numId w:val="36"/>
        </w:numPr>
        <w:spacing w:after="0"/>
      </w:pPr>
      <w:r>
        <w:t>FFS detailed encoding of Type II CSI taking into account varying payload</w:t>
      </w:r>
    </w:p>
    <w:p w14:paraId="72F42E40" w14:textId="77777777" w:rsidR="00774B5D" w:rsidRDefault="00774B5D" w:rsidP="00774B5D">
      <w:pPr>
        <w:rPr>
          <w:b/>
          <w:u w:val="single"/>
        </w:rPr>
      </w:pPr>
      <w:r w:rsidRPr="002279B4">
        <w:rPr>
          <w:b/>
          <w:u w:val="single"/>
        </w:rPr>
        <w:t>Proposal</w:t>
      </w:r>
      <w:r>
        <w:rPr>
          <w:b/>
          <w:u w:val="single"/>
        </w:rPr>
        <w:t xml:space="preserve"> 4</w:t>
      </w:r>
      <w:r w:rsidRPr="002279B4">
        <w:rPr>
          <w:b/>
          <w:u w:val="single"/>
        </w:rPr>
        <w:t>:</w:t>
      </w:r>
      <w:r>
        <w:rPr>
          <w:b/>
          <w:u w:val="single"/>
        </w:rPr>
        <w:t xml:space="preserve"> </w:t>
      </w:r>
    </w:p>
    <w:p w14:paraId="1C9F46DC" w14:textId="77777777" w:rsidR="00774B5D" w:rsidRPr="00FE5191" w:rsidRDefault="00774B5D" w:rsidP="00774B5D">
      <w:pPr>
        <w:pStyle w:val="ListParagraph"/>
        <w:numPr>
          <w:ilvl w:val="0"/>
          <w:numId w:val="38"/>
        </w:numPr>
        <w:rPr>
          <w:b/>
          <w:u w:val="single"/>
        </w:rPr>
      </w:pPr>
      <w:r>
        <w:t>For single-slot short PUCCH CSI reporting, downselect between the following:</w:t>
      </w:r>
    </w:p>
    <w:p w14:paraId="256E3845" w14:textId="77777777" w:rsidR="00774B5D" w:rsidRPr="00795134" w:rsidRDefault="00774B5D" w:rsidP="00774B5D">
      <w:pPr>
        <w:pStyle w:val="ListParagraph"/>
        <w:numPr>
          <w:ilvl w:val="1"/>
          <w:numId w:val="38"/>
        </w:numPr>
        <w:rPr>
          <w:b/>
          <w:u w:val="single"/>
        </w:rPr>
      </w:pPr>
      <w:r>
        <w:lastRenderedPageBreak/>
        <w:t>Alt 1: Separate encoding of CRI/RI and PMI/CQI</w:t>
      </w:r>
    </w:p>
    <w:p w14:paraId="10717A73" w14:textId="77777777" w:rsidR="00774B5D" w:rsidRPr="00795134" w:rsidRDefault="00774B5D" w:rsidP="00774B5D">
      <w:pPr>
        <w:pStyle w:val="ListParagraph"/>
        <w:numPr>
          <w:ilvl w:val="1"/>
          <w:numId w:val="38"/>
        </w:numPr>
        <w:rPr>
          <w:b/>
          <w:u w:val="single"/>
        </w:rPr>
      </w:pPr>
      <w:r>
        <w:t>Alt 2: Single-packet encoding of CRI/RI/PMI/CQI</w:t>
      </w:r>
    </w:p>
    <w:p w14:paraId="6C7336E9" w14:textId="77777777" w:rsidR="00774B5D" w:rsidRPr="002279B4" w:rsidRDefault="00774B5D" w:rsidP="00774B5D">
      <w:pPr>
        <w:pStyle w:val="ListParagraph"/>
        <w:numPr>
          <w:ilvl w:val="2"/>
          <w:numId w:val="38"/>
        </w:numPr>
        <w:rPr>
          <w:b/>
          <w:u w:val="single"/>
        </w:rPr>
      </w:pPr>
      <w:r>
        <w:t>Downselect between the following options to resolve payload ambiguity:</w:t>
      </w:r>
    </w:p>
    <w:p w14:paraId="1B0E7E22" w14:textId="77777777" w:rsidR="00774B5D" w:rsidRPr="00F6584A" w:rsidRDefault="00774B5D" w:rsidP="00774B5D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Alt 1: PMI subsampling for some CRI/RI to make PMI payload the same for all CRI/RI</w:t>
      </w:r>
    </w:p>
    <w:p w14:paraId="1609B100" w14:textId="77777777" w:rsidR="00774B5D" w:rsidRPr="00F6584A" w:rsidRDefault="00774B5D" w:rsidP="00774B5D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Alt 2: </w:t>
      </w:r>
      <w:r w:rsidRPr="00F6584A">
        <w:rPr>
          <w:rFonts w:eastAsia="MS Mincho"/>
          <w:iCs/>
          <w:lang w:eastAsia="ja-JP"/>
        </w:rPr>
        <w:t xml:space="preserve">Joint </w:t>
      </w:r>
      <w:r>
        <w:rPr>
          <w:rFonts w:eastAsia="MS Mincho"/>
          <w:iCs/>
          <w:lang w:eastAsia="ja-JP"/>
        </w:rPr>
        <w:t>encoding of multiple CSI parameters</w:t>
      </w:r>
    </w:p>
    <w:p w14:paraId="0CD80DE4" w14:textId="77777777" w:rsidR="00774B5D" w:rsidRPr="002279B4" w:rsidRDefault="00774B5D" w:rsidP="00774B5D">
      <w:pPr>
        <w:numPr>
          <w:ilvl w:val="3"/>
          <w:numId w:val="38"/>
        </w:numPr>
        <w:overflowPunct/>
        <w:autoSpaceDE/>
        <w:autoSpaceDN/>
        <w:adjustRightInd/>
        <w:spacing w:before="60" w:after="60"/>
        <w:textAlignment w:val="auto"/>
        <w:rPr>
          <w:b/>
          <w:u w:val="single"/>
        </w:rPr>
      </w:pPr>
      <w:r>
        <w:rPr>
          <w:rFonts w:eastAsia="MS Mincho"/>
          <w:iCs/>
          <w:lang w:eastAsia="ja-JP"/>
        </w:rPr>
        <w:t>Alt 3: Insert padding bits for the lower payload CRI/RIs</w:t>
      </w:r>
    </w:p>
    <w:p w14:paraId="3BCE6405" w14:textId="77777777" w:rsidR="00774B5D" w:rsidRPr="00774B5D" w:rsidRDefault="00774B5D" w:rsidP="00774B5D">
      <w:pPr>
        <w:pStyle w:val="BodyText"/>
        <w:rPr>
          <w:b/>
          <w:u w:val="single"/>
        </w:rPr>
      </w:pPr>
      <w:r w:rsidRPr="00774B5D">
        <w:rPr>
          <w:b/>
          <w:u w:val="single"/>
        </w:rPr>
        <w:t>Proposal 5:</w:t>
      </w:r>
    </w:p>
    <w:p w14:paraId="77DFDA2C" w14:textId="77777777" w:rsidR="00774B5D" w:rsidRDefault="00774B5D" w:rsidP="00774B5D">
      <w:pPr>
        <w:pStyle w:val="BodyText"/>
        <w:numPr>
          <w:ilvl w:val="0"/>
          <w:numId w:val="44"/>
        </w:numPr>
      </w:pPr>
      <w:r>
        <w:t>Benefit and impact of immediate aperiodic CSI feedback can be further studied</w:t>
      </w:r>
    </w:p>
    <w:p w14:paraId="18CD7E86" w14:textId="77777777" w:rsidR="00774B5D" w:rsidRDefault="00774B5D" w:rsidP="00774B5D">
      <w:pPr>
        <w:pStyle w:val="BodyText"/>
        <w:rPr>
          <w:b/>
          <w:u w:val="single"/>
        </w:rPr>
      </w:pPr>
      <w:r>
        <w:rPr>
          <w:b/>
          <w:u w:val="single"/>
        </w:rPr>
        <w:t>Proposal 6:</w:t>
      </w:r>
    </w:p>
    <w:p w14:paraId="1E7BA922" w14:textId="77777777" w:rsidR="00774B5D" w:rsidRDefault="00774B5D" w:rsidP="00774B5D">
      <w:pPr>
        <w:pStyle w:val="BodyText"/>
        <w:numPr>
          <w:ilvl w:val="0"/>
          <w:numId w:val="35"/>
        </w:numPr>
      </w:pPr>
      <w:r>
        <w:t>Study further frequency parametrization for Type II CSI</w:t>
      </w:r>
    </w:p>
    <w:p w14:paraId="21CD9ACC" w14:textId="77777777" w:rsidR="00AD027E" w:rsidRPr="000C3890" w:rsidRDefault="00AD027E" w:rsidP="00BB086B"/>
    <w:p w14:paraId="5B3C850D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617C7E7A" w14:textId="177FEA30" w:rsidR="007C018D" w:rsidRDefault="007C018D" w:rsidP="00980987">
      <w:pPr>
        <w:pStyle w:val="Reference"/>
      </w:pPr>
      <w:r>
        <w:t>R1-1712295 Overhead reduction for Type II CSI</w:t>
      </w:r>
      <w:r>
        <w:tab/>
        <w:t>ZTE</w:t>
      </w:r>
    </w:p>
    <w:p w14:paraId="0D01DE3D" w14:textId="6142068B" w:rsidR="007C018D" w:rsidRDefault="007C018D" w:rsidP="00980987">
      <w:pPr>
        <w:pStyle w:val="Reference"/>
      </w:pPr>
      <w:r>
        <w:t>R1-1712296 CSI feedback mechanism on PUSCH</w:t>
      </w:r>
      <w:r>
        <w:tab/>
        <w:t>ZTE</w:t>
      </w:r>
    </w:p>
    <w:p w14:paraId="6A1F2CBF" w14:textId="2D0585EF" w:rsidR="007C018D" w:rsidRDefault="007C018D" w:rsidP="00980987">
      <w:pPr>
        <w:pStyle w:val="Reference"/>
      </w:pPr>
      <w:r>
        <w:t>R1-1712317 CSI feedback mechanism on PUCCH</w:t>
      </w:r>
      <w:r>
        <w:tab/>
        <w:t>ZTE</w:t>
      </w:r>
    </w:p>
    <w:p w14:paraId="4E28802D" w14:textId="002EB475" w:rsidR="007C018D" w:rsidRDefault="007C018D" w:rsidP="00980987">
      <w:pPr>
        <w:pStyle w:val="Reference"/>
      </w:pPr>
      <w:r>
        <w:t>R1-1712372 Consideration on semi-open-loop CSI enhancement</w:t>
      </w:r>
      <w:r>
        <w:tab/>
        <w:t>CATT</w:t>
      </w:r>
    </w:p>
    <w:p w14:paraId="20A0FD7F" w14:textId="2645841E" w:rsidR="007C018D" w:rsidRDefault="007C018D" w:rsidP="00980987">
      <w:pPr>
        <w:pStyle w:val="Reference"/>
      </w:pPr>
      <w:r>
        <w:t>R1-1712373 Consideration on hybrid CSI</w:t>
      </w:r>
      <w:r>
        <w:tab/>
        <w:t>CATT</w:t>
      </w:r>
    </w:p>
    <w:p w14:paraId="69D909F9" w14:textId="68809313" w:rsidR="007C018D" w:rsidRDefault="007C018D" w:rsidP="00980987">
      <w:pPr>
        <w:pStyle w:val="Reference"/>
      </w:pPr>
      <w:r>
        <w:t>R1-1712374 Discussion on CSI feedback mechanism</w:t>
      </w:r>
      <w:r>
        <w:tab/>
        <w:t>CATT</w:t>
      </w:r>
    </w:p>
    <w:p w14:paraId="7EC26F72" w14:textId="5109FF80" w:rsidR="007C018D" w:rsidRDefault="007C018D" w:rsidP="00980987">
      <w:pPr>
        <w:pStyle w:val="Reference"/>
      </w:pPr>
      <w:r>
        <w:t>R1-1712375 Discussion on CSI feedback for multi-TRP transmission</w:t>
      </w:r>
      <w:r>
        <w:tab/>
        <w:t>CATT</w:t>
      </w:r>
    </w:p>
    <w:p w14:paraId="51E2EF17" w14:textId="5D86373C" w:rsidR="007C018D" w:rsidRDefault="007C018D" w:rsidP="00980987">
      <w:pPr>
        <w:pStyle w:val="Reference"/>
      </w:pPr>
      <w:r>
        <w:t>R1-1712546 Discussion on codebook subset restriction for NR</w:t>
      </w:r>
      <w:r>
        <w:tab/>
        <w:t>Intel Corporation</w:t>
      </w:r>
    </w:p>
    <w:p w14:paraId="02FF664C" w14:textId="2AAD3C60" w:rsidR="007C018D" w:rsidRDefault="007C018D" w:rsidP="00980987">
      <w:pPr>
        <w:pStyle w:val="Reference"/>
      </w:pPr>
      <w:r>
        <w:t>R1-1712547 On Type I and Type II CSI reporting</w:t>
      </w:r>
      <w:r>
        <w:tab/>
        <w:t>Intel Corporation</w:t>
      </w:r>
    </w:p>
    <w:p w14:paraId="06944B40" w14:textId="00FBCB59" w:rsidR="007C018D" w:rsidRDefault="007C018D" w:rsidP="00980987">
      <w:pPr>
        <w:pStyle w:val="Reference"/>
      </w:pPr>
      <w:r>
        <w:t>R1-1712548 On CSI feedback for open-loop and semi-open-loop</w:t>
      </w:r>
      <w:r>
        <w:tab/>
        <w:t>Intel Corporation</w:t>
      </w:r>
    </w:p>
    <w:p w14:paraId="5DEE6084" w14:textId="48C79514" w:rsidR="007C018D" w:rsidRDefault="007C018D" w:rsidP="00980987">
      <w:pPr>
        <w:pStyle w:val="Reference"/>
      </w:pPr>
      <w:r>
        <w:t>R1-1712711 CSI Reporting for supporting semi open loop and Closed loop MIMO Switching</w:t>
      </w:r>
      <w:r>
        <w:tab/>
        <w:t>AT&amp;T</w:t>
      </w:r>
    </w:p>
    <w:p w14:paraId="2A9EF54D" w14:textId="04C57A68" w:rsidR="007C018D" w:rsidRDefault="007C018D" w:rsidP="00980987">
      <w:pPr>
        <w:pStyle w:val="Reference"/>
      </w:pPr>
      <w:r>
        <w:t>R1-1713049 Discussion on CSI feedback for open/semi-open loop transmission</w:t>
      </w:r>
      <w:r>
        <w:tab/>
        <w:t>Spreadtrum Communicatons</w:t>
      </w:r>
    </w:p>
    <w:p w14:paraId="2E43F2EB" w14:textId="1067BE47" w:rsidR="007C018D" w:rsidRDefault="007C018D" w:rsidP="00980987">
      <w:pPr>
        <w:pStyle w:val="Reference"/>
      </w:pPr>
      <w:r>
        <w:t>R1-1713055 Multi panel CSI feedback</w:t>
      </w:r>
      <w:r>
        <w:tab/>
        <w:t>Spreadtrum Communications</w:t>
      </w:r>
    </w:p>
    <w:p w14:paraId="258AA107" w14:textId="3AE8B005" w:rsidR="007C018D" w:rsidRDefault="007C018D" w:rsidP="00980987">
      <w:pPr>
        <w:pStyle w:val="Reference"/>
      </w:pPr>
      <w:r>
        <w:t>R1-1713144 Discussion on overhead reduction for Type II codebook</w:t>
      </w:r>
      <w:r>
        <w:tab/>
        <w:t>LG Electronics</w:t>
      </w:r>
    </w:p>
    <w:p w14:paraId="700483A7" w14:textId="6E957B04" w:rsidR="007C018D" w:rsidRDefault="007C018D" w:rsidP="00980987">
      <w:pPr>
        <w:pStyle w:val="Reference"/>
      </w:pPr>
      <w:r>
        <w:t>R1-1713145 Discussions on CSI reporting contents</w:t>
      </w:r>
      <w:r>
        <w:tab/>
        <w:t>LG Electronics</w:t>
      </w:r>
    </w:p>
    <w:p w14:paraId="1EEE2ABF" w14:textId="773DE5C2" w:rsidR="007C018D" w:rsidRDefault="007C018D" w:rsidP="00980987">
      <w:pPr>
        <w:pStyle w:val="Reference"/>
      </w:pPr>
      <w:r>
        <w:t>R1-1713146 CSI feedback for OL and semi-OL MIMO</w:t>
      </w:r>
      <w:r>
        <w:tab/>
        <w:t>LG Electronics</w:t>
      </w:r>
    </w:p>
    <w:p w14:paraId="148238BB" w14:textId="1E18B0CE" w:rsidR="007C018D" w:rsidRDefault="007C018D" w:rsidP="00980987">
      <w:pPr>
        <w:pStyle w:val="Reference"/>
      </w:pPr>
      <w:r>
        <w:t>R1-1713147 UL channel utilization for CSI reporting</w:t>
      </w:r>
      <w:r>
        <w:tab/>
        <w:t>LG Electronics</w:t>
      </w:r>
    </w:p>
    <w:p w14:paraId="08BD48CA" w14:textId="45BFF486" w:rsidR="007C018D" w:rsidRDefault="007C018D" w:rsidP="00980987">
      <w:pPr>
        <w:pStyle w:val="Reference"/>
      </w:pPr>
      <w:r>
        <w:t>R1-1713396 On Type I and Type II CSI reporting</w:t>
      </w:r>
      <w:r>
        <w:tab/>
        <w:t>Qualcomm Incorporated</w:t>
      </w:r>
    </w:p>
    <w:p w14:paraId="2B03C4C1" w14:textId="27626C23" w:rsidR="007C018D" w:rsidRDefault="007C018D" w:rsidP="00980987">
      <w:pPr>
        <w:pStyle w:val="Reference"/>
      </w:pPr>
      <w:r>
        <w:t>R1-1713397 On Type-I and Type-II CSI parameters encoding</w:t>
      </w:r>
      <w:r>
        <w:tab/>
        <w:t>Qualcomm Incorporated</w:t>
      </w:r>
    </w:p>
    <w:p w14:paraId="73A9F550" w14:textId="116A1D1D" w:rsidR="007C018D" w:rsidRDefault="007C018D" w:rsidP="00980987">
      <w:pPr>
        <w:pStyle w:val="Reference"/>
      </w:pPr>
      <w:r>
        <w:t>R1-1713398 On CSI feedback for open- or semi-open-loop transmission</w:t>
      </w:r>
      <w:r>
        <w:tab/>
        <w:t>Qualcomm Incorporated</w:t>
      </w:r>
    </w:p>
    <w:p w14:paraId="3D870E66" w14:textId="6123F0A4" w:rsidR="007C018D" w:rsidRDefault="007C018D" w:rsidP="00980987">
      <w:pPr>
        <w:pStyle w:val="Reference"/>
      </w:pPr>
      <w:r>
        <w:t>R1-1713589 CSI Reporting and UCI Multiplexing</w:t>
      </w:r>
      <w:r>
        <w:tab/>
        <w:t>Samsung</w:t>
      </w:r>
    </w:p>
    <w:p w14:paraId="1877537F" w14:textId="730E9DA2" w:rsidR="007C018D" w:rsidRDefault="007C018D" w:rsidP="00980987">
      <w:pPr>
        <w:pStyle w:val="Reference"/>
      </w:pPr>
      <w:r>
        <w:t>R1-1713590 Remaining details of Type I and Type II CSI codebooks</w:t>
      </w:r>
      <w:r>
        <w:tab/>
        <w:t>Samsung</w:t>
      </w:r>
    </w:p>
    <w:p w14:paraId="659E2721" w14:textId="4C6EFE31" w:rsidR="007C018D" w:rsidRDefault="007C018D" w:rsidP="00980987">
      <w:pPr>
        <w:pStyle w:val="Reference"/>
      </w:pPr>
      <w:r>
        <w:t>R1-1713591 Differential reporting of Type II CSI</w:t>
      </w:r>
      <w:r>
        <w:tab/>
        <w:t>Samsung</w:t>
      </w:r>
    </w:p>
    <w:p w14:paraId="3E3C30DB" w14:textId="188FB619" w:rsidR="007C018D" w:rsidRDefault="007C018D" w:rsidP="00980987">
      <w:pPr>
        <w:pStyle w:val="Reference"/>
      </w:pPr>
      <w:r>
        <w:lastRenderedPageBreak/>
        <w:t>R1-1713592 On higher rank (3 and 4) Type II CSI</w:t>
      </w:r>
      <w:r>
        <w:tab/>
        <w:t>Samsung</w:t>
      </w:r>
    </w:p>
    <w:p w14:paraId="5E0EF200" w14:textId="7609DF31" w:rsidR="007C018D" w:rsidRDefault="007C018D" w:rsidP="00980987">
      <w:pPr>
        <w:pStyle w:val="Reference"/>
      </w:pPr>
      <w:r>
        <w:t>R1-1713593 Discussions on CSI measurements and reporting for NR</w:t>
      </w:r>
      <w:r>
        <w:tab/>
        <w:t>Samsung</w:t>
      </w:r>
    </w:p>
    <w:p w14:paraId="4C6A679D" w14:textId="30018667" w:rsidR="007C018D" w:rsidRDefault="007C018D" w:rsidP="00980987">
      <w:pPr>
        <w:pStyle w:val="Reference"/>
      </w:pPr>
      <w:r>
        <w:t>R1-1713693 UCI design for CSI reporting</w:t>
      </w:r>
      <w:r>
        <w:tab/>
        <w:t>MediaTek Inc.</w:t>
      </w:r>
    </w:p>
    <w:p w14:paraId="4726806C" w14:textId="6544913F" w:rsidR="007C018D" w:rsidRDefault="007C018D" w:rsidP="00980987">
      <w:pPr>
        <w:pStyle w:val="Reference"/>
      </w:pPr>
      <w:r>
        <w:t>R1-1713759 Full reciprocity based CSI acquisition mechanism</w:t>
      </w:r>
      <w:r>
        <w:tab/>
        <w:t>Huawei, HiSilicon</w:t>
      </w:r>
    </w:p>
    <w:p w14:paraId="0E02ABB3" w14:textId="34CE65AA" w:rsidR="007C018D" w:rsidRDefault="007C018D" w:rsidP="00980987">
      <w:pPr>
        <w:pStyle w:val="Reference"/>
      </w:pPr>
      <w:r>
        <w:t>R1-1713760 CSI acquisition details for NCJT</w:t>
      </w:r>
      <w:r>
        <w:tab/>
        <w:t>Huawei, HiSilicon</w:t>
      </w:r>
    </w:p>
    <w:p w14:paraId="625E270D" w14:textId="57FAE6EE" w:rsidR="007C018D" w:rsidRDefault="007C018D" w:rsidP="00980987">
      <w:pPr>
        <w:pStyle w:val="Reference"/>
      </w:pPr>
      <w:r>
        <w:t>R1-1713761 CSI acquisition details for hybrid CSI</w:t>
      </w:r>
      <w:r>
        <w:tab/>
        <w:t>Huawei, HiSilicon</w:t>
      </w:r>
    </w:p>
    <w:p w14:paraId="7E8FA6C9" w14:textId="3F44BBA9" w:rsidR="007C018D" w:rsidRDefault="007C018D" w:rsidP="00980987">
      <w:pPr>
        <w:pStyle w:val="Reference"/>
      </w:pPr>
      <w:r>
        <w:t>R1-1713762 Details of CSI reporting on PUCCH/PUSCH</w:t>
      </w:r>
      <w:r>
        <w:tab/>
        <w:t>Huawei, HiSilicon</w:t>
      </w:r>
    </w:p>
    <w:p w14:paraId="24AB8CBC" w14:textId="7C22EDB3" w:rsidR="007C018D" w:rsidRDefault="007C018D" w:rsidP="00980987">
      <w:pPr>
        <w:pStyle w:val="Reference"/>
      </w:pPr>
      <w:r>
        <w:t>R1-1713763 CSI feedback for Type I codebook</w:t>
      </w:r>
      <w:r>
        <w:tab/>
        <w:t>Huawei, HiSilicon</w:t>
      </w:r>
    </w:p>
    <w:p w14:paraId="7212EB1A" w14:textId="431D6905" w:rsidR="007C018D" w:rsidRDefault="007C018D" w:rsidP="00980987">
      <w:pPr>
        <w:pStyle w:val="Reference"/>
      </w:pPr>
      <w:r>
        <w:t>R1-1713764 CSI feedback for Type II codebook</w:t>
      </w:r>
      <w:r>
        <w:tab/>
        <w:t>Huawei, HiSilicon</w:t>
      </w:r>
    </w:p>
    <w:p w14:paraId="5094BAFC" w14:textId="08337647" w:rsidR="007C018D" w:rsidRDefault="007C018D" w:rsidP="00980987">
      <w:pPr>
        <w:pStyle w:val="Reference"/>
      </w:pPr>
      <w:r>
        <w:t>R1-1713776 Codebook subset restriction</w:t>
      </w:r>
      <w:r>
        <w:tab/>
        <w:t>Huawei, HiSilicon</w:t>
      </w:r>
    </w:p>
    <w:p w14:paraId="5712E414" w14:textId="784DDD29" w:rsidR="007C018D" w:rsidRDefault="007C018D" w:rsidP="00980987">
      <w:pPr>
        <w:pStyle w:val="Reference"/>
      </w:pPr>
      <w:r>
        <w:t>R1-1713914 CSI Feedback Design for NR MIMO</w:t>
      </w:r>
      <w:r>
        <w:tab/>
        <w:t>NTT DOCOMO, INC.</w:t>
      </w:r>
    </w:p>
    <w:p w14:paraId="353A819A" w14:textId="41BD243E" w:rsidR="007C018D" w:rsidRDefault="007C018D" w:rsidP="00980987">
      <w:pPr>
        <w:pStyle w:val="Reference"/>
      </w:pPr>
      <w:r>
        <w:t>R1-1713915 Feedback design for NR CSI Type I</w:t>
      </w:r>
      <w:r>
        <w:tab/>
        <w:t>NTT DOCOMO, INC.</w:t>
      </w:r>
    </w:p>
    <w:p w14:paraId="08DFC3B1" w14:textId="523608AA" w:rsidR="007C018D" w:rsidRDefault="007C018D" w:rsidP="00980987">
      <w:pPr>
        <w:pStyle w:val="Reference"/>
      </w:pPr>
      <w:r>
        <w:t>R1-1713916 Feedback design for NR CSI Type II</w:t>
      </w:r>
      <w:r>
        <w:tab/>
        <w:t>NTT DOCOMO, INC.</w:t>
      </w:r>
    </w:p>
    <w:p w14:paraId="758F910B" w14:textId="3310E8D0" w:rsidR="007C018D" w:rsidRDefault="007C018D" w:rsidP="00980987">
      <w:pPr>
        <w:pStyle w:val="Reference"/>
      </w:pPr>
      <w:r>
        <w:t>R1-1714217 Discussion on higher rank Type II codebook and feedback overhead reduction</w:t>
      </w:r>
      <w:r>
        <w:tab/>
        <w:t>Motorola Mobility, Lenovo</w:t>
      </w:r>
    </w:p>
    <w:p w14:paraId="1FBC529A" w14:textId="77777777" w:rsidR="007C018D" w:rsidRDefault="007C018D" w:rsidP="007C018D">
      <w:pPr>
        <w:pStyle w:val="Reference"/>
      </w:pPr>
      <w:r>
        <w:t>R1-1714246</w:t>
      </w:r>
      <w:r>
        <w:tab/>
        <w:t>Feedback transmission of type II codebook</w:t>
      </w:r>
      <w:r>
        <w:tab/>
        <w:t>Nokia, Nokia Shanghai Bell</w:t>
      </w:r>
    </w:p>
    <w:p w14:paraId="16B99E50" w14:textId="77777777" w:rsidR="007C018D" w:rsidRDefault="007C018D" w:rsidP="007C018D">
      <w:pPr>
        <w:pStyle w:val="Reference"/>
      </w:pPr>
      <w:r>
        <w:t>R1-1714247</w:t>
      </w:r>
      <w:r>
        <w:tab/>
        <w:t>Codebook subset restriction configuration for type II codebook</w:t>
      </w:r>
      <w:r>
        <w:tab/>
        <w:t>Nokia, Nokia Shanghai Bell</w:t>
      </w:r>
    </w:p>
    <w:p w14:paraId="60C79BDD" w14:textId="692449E6" w:rsidR="007C018D" w:rsidRDefault="007C018D" w:rsidP="00980987">
      <w:pPr>
        <w:pStyle w:val="Reference"/>
      </w:pPr>
      <w:r>
        <w:t>R1-1714282 CSI feedback and Transparent PDSCH TxD</w:t>
      </w:r>
      <w:r>
        <w:tab/>
        <w:t>Ericsson</w:t>
      </w:r>
    </w:p>
    <w:p w14:paraId="4EE72F56" w14:textId="3DA43C43" w:rsidR="007C018D" w:rsidRDefault="007C018D" w:rsidP="00980987">
      <w:pPr>
        <w:pStyle w:val="Reference"/>
      </w:pPr>
      <w:r>
        <w:t>R1-1714283 On codebook subset restriction</w:t>
      </w:r>
      <w:r>
        <w:tab/>
        <w:t>Ericsson</w:t>
      </w:r>
    </w:p>
    <w:p w14:paraId="7927165B" w14:textId="42CB638B" w:rsidR="007C018D" w:rsidRDefault="007C018D" w:rsidP="00980987">
      <w:pPr>
        <w:pStyle w:val="Reference"/>
      </w:pPr>
      <w:r>
        <w:t>R1-1714284 Type I/II CSI report</w:t>
      </w:r>
      <w:r>
        <w:tab/>
        <w:t>Ericsson</w:t>
      </w:r>
    </w:p>
    <w:p w14:paraId="4C68BE93" w14:textId="0AE83053" w:rsidR="007C018D" w:rsidRDefault="007C018D" w:rsidP="00980987">
      <w:pPr>
        <w:pStyle w:val="Reference"/>
      </w:pPr>
      <w:r>
        <w:t>R1-1714285 Encoding and mapping of CSI parameters</w:t>
      </w:r>
      <w:r>
        <w:tab/>
        <w:t>Ericsson</w:t>
      </w:r>
    </w:p>
    <w:p w14:paraId="366C2110" w14:textId="15178914" w:rsidR="007C018D" w:rsidRDefault="007C018D" w:rsidP="00980987">
      <w:pPr>
        <w:pStyle w:val="Reference"/>
      </w:pPr>
      <w:r>
        <w:t>R1-1714286 CSI feedback for multi-TRP</w:t>
      </w:r>
      <w:r>
        <w:tab/>
        <w:t>Ericsson</w:t>
      </w:r>
    </w:p>
    <w:p w14:paraId="5E448742" w14:textId="3D2D4DE3" w:rsidR="007C018D" w:rsidRDefault="007C018D" w:rsidP="00980987">
      <w:pPr>
        <w:pStyle w:val="Reference"/>
      </w:pPr>
      <w:r>
        <w:t>R1-1714287 On partial bands and CSI acquistion</w:t>
      </w:r>
      <w:r>
        <w:tab/>
        <w:t>Ericsson</w:t>
      </w:r>
    </w:p>
    <w:p w14:paraId="26EA4C1E" w14:textId="1EA1AB8D" w:rsidR="007C018D" w:rsidRDefault="007C018D" w:rsidP="00980987">
      <w:pPr>
        <w:pStyle w:val="Reference"/>
      </w:pPr>
      <w:r>
        <w:t>R1-1714288 On semi-persistent CSI reporting on PUSCH</w:t>
      </w:r>
      <w:r>
        <w:tab/>
        <w:t>Ericsson</w:t>
      </w:r>
    </w:p>
    <w:p w14:paraId="3C3F2EDF" w14:textId="698E9D9D" w:rsidR="007C018D" w:rsidRDefault="007C018D" w:rsidP="00980987">
      <w:pPr>
        <w:pStyle w:val="Reference"/>
      </w:pPr>
      <w:r>
        <w:t>R1-1714289 On multi-panel codebook extension</w:t>
      </w:r>
      <w:r>
        <w:tab/>
        <w:t>Ericsson</w:t>
      </w:r>
    </w:p>
    <w:p w14:paraId="1DA54EDF" w14:textId="37BECA90" w:rsidR="007C018D" w:rsidRDefault="007C018D" w:rsidP="00980987">
      <w:pPr>
        <w:pStyle w:val="Reference"/>
      </w:pPr>
      <w:r>
        <w:t>R1-1714338 Partial reciprocity based CSI acquisition mechanism</w:t>
      </w:r>
      <w:r>
        <w:tab/>
        <w:t>Huawei, HiSilicon</w:t>
      </w:r>
    </w:p>
    <w:p w14:paraId="56A371DB" w14:textId="0D575617" w:rsidR="007C018D" w:rsidRDefault="007C018D" w:rsidP="00980987">
      <w:pPr>
        <w:pStyle w:val="Reference"/>
      </w:pPr>
      <w:r>
        <w:t>R1-1714339 CSI acqusition for DL robust transmission</w:t>
      </w:r>
      <w:r>
        <w:tab/>
        <w:t>Huawei, HiSilicon</w:t>
      </w:r>
    </w:p>
    <w:p w14:paraId="457948D3" w14:textId="1E73712E" w:rsidR="007C018D" w:rsidRDefault="007C018D" w:rsidP="00980987">
      <w:pPr>
        <w:pStyle w:val="Reference"/>
      </w:pPr>
      <w:r>
        <w:t>R1-1714341 Remaining issues for multiple-panel codebook</w:t>
      </w:r>
      <w:r>
        <w:tab/>
        <w:t>Huawei, HiSilicon</w:t>
      </w:r>
    </w:p>
    <w:p w14:paraId="63870749" w14:textId="5B99B421" w:rsidR="007C018D" w:rsidRDefault="007C018D" w:rsidP="00980987">
      <w:pPr>
        <w:pStyle w:val="Reference"/>
      </w:pPr>
      <w:r>
        <w:t>R1-1714342 Category 2 codebook design for type II codebook</w:t>
      </w:r>
      <w:r>
        <w:tab/>
        <w:t>Huawei, HiSilicon</w:t>
      </w:r>
    </w:p>
    <w:p w14:paraId="3BC9304B" w14:textId="0C6D24AE" w:rsidR="003A7EF3" w:rsidRPr="00CE0424" w:rsidRDefault="007C018D" w:rsidP="007C018D">
      <w:pPr>
        <w:pStyle w:val="Reference"/>
      </w:pPr>
      <w:r>
        <w:t>R1-1714343 Codebook design for beamformed CSI-RS</w:t>
      </w:r>
      <w:r>
        <w:tab/>
        <w:t>Huawei, HiSilicon</w:t>
      </w:r>
    </w:p>
    <w:sectPr w:rsidR="003A7EF3" w:rsidRPr="00CE0424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1CFCF" w14:textId="77777777" w:rsidR="003C49B8" w:rsidRDefault="003C49B8">
      <w:r>
        <w:separator/>
      </w:r>
    </w:p>
  </w:endnote>
  <w:endnote w:type="continuationSeparator" w:id="0">
    <w:p w14:paraId="0FF7175F" w14:textId="77777777" w:rsidR="003C49B8" w:rsidRDefault="003C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20B164FF" w:rsidR="005B535E" w:rsidRDefault="005B53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B5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5B5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35D48" w14:textId="77777777" w:rsidR="003C49B8" w:rsidRDefault="003C49B8">
      <w:r>
        <w:separator/>
      </w:r>
    </w:p>
  </w:footnote>
  <w:footnote w:type="continuationSeparator" w:id="0">
    <w:p w14:paraId="2652B455" w14:textId="77777777" w:rsidR="003C49B8" w:rsidRDefault="003C4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5B535E" w:rsidRDefault="005B53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480B81"/>
    <w:multiLevelType w:val="hybridMultilevel"/>
    <w:tmpl w:val="86E46E5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 w15:restartNumberingAfterBreak="0">
    <w:nsid w:val="0FA27D29"/>
    <w:multiLevelType w:val="hybridMultilevel"/>
    <w:tmpl w:val="87DC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C023E"/>
    <w:multiLevelType w:val="hybridMultilevel"/>
    <w:tmpl w:val="6AAA6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F07DC"/>
    <w:multiLevelType w:val="hybridMultilevel"/>
    <w:tmpl w:val="477817B0"/>
    <w:lvl w:ilvl="0" w:tplc="2C32E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747E"/>
    <w:multiLevelType w:val="hybridMultilevel"/>
    <w:tmpl w:val="B9AC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14C2C"/>
    <w:multiLevelType w:val="hybridMultilevel"/>
    <w:tmpl w:val="F356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8933ED3"/>
    <w:multiLevelType w:val="hybridMultilevel"/>
    <w:tmpl w:val="4B9C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8532F6"/>
    <w:multiLevelType w:val="hybridMultilevel"/>
    <w:tmpl w:val="87DC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30E30"/>
    <w:multiLevelType w:val="hybridMultilevel"/>
    <w:tmpl w:val="DB6098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40105A"/>
    <w:multiLevelType w:val="hybridMultilevel"/>
    <w:tmpl w:val="BD40C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A27C4"/>
    <w:multiLevelType w:val="hybridMultilevel"/>
    <w:tmpl w:val="79A42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B7B74"/>
    <w:multiLevelType w:val="hybridMultilevel"/>
    <w:tmpl w:val="AB962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F5A70"/>
    <w:multiLevelType w:val="hybridMultilevel"/>
    <w:tmpl w:val="7F5A2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4754D"/>
    <w:multiLevelType w:val="hybridMultilevel"/>
    <w:tmpl w:val="B7B40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24419"/>
    <w:multiLevelType w:val="hybridMultilevel"/>
    <w:tmpl w:val="6FD0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71419"/>
    <w:multiLevelType w:val="hybridMultilevel"/>
    <w:tmpl w:val="92B23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95B63"/>
    <w:multiLevelType w:val="hybridMultilevel"/>
    <w:tmpl w:val="DE8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9A4384"/>
    <w:multiLevelType w:val="hybridMultilevel"/>
    <w:tmpl w:val="D73A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C61A4"/>
    <w:multiLevelType w:val="hybridMultilevel"/>
    <w:tmpl w:val="30EC1A3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21"/>
  </w:num>
  <w:num w:numId="4">
    <w:abstractNumId w:val="22"/>
  </w:num>
  <w:num w:numId="5">
    <w:abstractNumId w:val="16"/>
  </w:num>
  <w:num w:numId="6">
    <w:abstractNumId w:val="23"/>
  </w:num>
  <w:num w:numId="7">
    <w:abstractNumId w:val="29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0"/>
  </w:num>
  <w:num w:numId="15">
    <w:abstractNumId w:val="8"/>
  </w:num>
  <w:num w:numId="16">
    <w:abstractNumId w:val="12"/>
  </w:num>
  <w:num w:numId="17">
    <w:abstractNumId w:val="4"/>
  </w:num>
  <w:num w:numId="18">
    <w:abstractNumId w:val="14"/>
  </w:num>
  <w:num w:numId="19">
    <w:abstractNumId w:val="35"/>
  </w:num>
  <w:num w:numId="20">
    <w:abstractNumId w:val="32"/>
  </w:num>
  <w:num w:numId="21">
    <w:abstractNumId w:val="18"/>
  </w:num>
  <w:num w:numId="22">
    <w:abstractNumId w:val="27"/>
  </w:num>
  <w:num w:numId="23">
    <w:abstractNumId w:val="11"/>
  </w:num>
  <w:num w:numId="24">
    <w:abstractNumId w:val="7"/>
  </w:num>
  <w:num w:numId="25">
    <w:abstractNumId w:val="15"/>
  </w:num>
  <w:num w:numId="26">
    <w:abstractNumId w:val="38"/>
  </w:num>
  <w:num w:numId="27">
    <w:abstractNumId w:val="19"/>
  </w:num>
  <w:num w:numId="28">
    <w:abstractNumId w:val="40"/>
  </w:num>
  <w:num w:numId="29">
    <w:abstractNumId w:val="34"/>
  </w:num>
  <w:num w:numId="30">
    <w:abstractNumId w:val="6"/>
  </w:num>
  <w:num w:numId="31">
    <w:abstractNumId w:val="5"/>
  </w:num>
  <w:num w:numId="32">
    <w:abstractNumId w:val="10"/>
  </w:num>
  <w:num w:numId="33">
    <w:abstractNumId w:val="36"/>
  </w:num>
  <w:num w:numId="34">
    <w:abstractNumId w:val="30"/>
  </w:num>
  <w:num w:numId="35">
    <w:abstractNumId w:val="25"/>
  </w:num>
  <w:num w:numId="36">
    <w:abstractNumId w:val="41"/>
  </w:num>
  <w:num w:numId="37">
    <w:abstractNumId w:val="31"/>
  </w:num>
  <w:num w:numId="38">
    <w:abstractNumId w:val="39"/>
  </w:num>
  <w:num w:numId="39">
    <w:abstractNumId w:val="3"/>
  </w:num>
  <w:num w:numId="40">
    <w:abstractNumId w:val="25"/>
  </w:num>
  <w:num w:numId="41">
    <w:abstractNumId w:val="28"/>
  </w:num>
  <w:num w:numId="42">
    <w:abstractNumId w:val="37"/>
  </w:num>
  <w:num w:numId="43">
    <w:abstractNumId w:val="9"/>
  </w:num>
  <w:num w:numId="44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0BD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84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376"/>
    <w:rsid w:val="000C165A"/>
    <w:rsid w:val="000C2E19"/>
    <w:rsid w:val="000C3890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3B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FA2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66698"/>
    <w:rsid w:val="00173A8E"/>
    <w:rsid w:val="0018143F"/>
    <w:rsid w:val="00184033"/>
    <w:rsid w:val="00190AC1"/>
    <w:rsid w:val="0019341A"/>
    <w:rsid w:val="00197DF9"/>
    <w:rsid w:val="001A1987"/>
    <w:rsid w:val="001A2564"/>
    <w:rsid w:val="001A6173"/>
    <w:rsid w:val="001A6CBA"/>
    <w:rsid w:val="001B0D97"/>
    <w:rsid w:val="001B2D2F"/>
    <w:rsid w:val="001B34A5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81B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4DC"/>
    <w:rsid w:val="002252C3"/>
    <w:rsid w:val="00225C54"/>
    <w:rsid w:val="002279B4"/>
    <w:rsid w:val="00230765"/>
    <w:rsid w:val="002319E4"/>
    <w:rsid w:val="00235632"/>
    <w:rsid w:val="00235872"/>
    <w:rsid w:val="00235CBD"/>
    <w:rsid w:val="00235F68"/>
    <w:rsid w:val="00236A2D"/>
    <w:rsid w:val="00241559"/>
    <w:rsid w:val="002435B3"/>
    <w:rsid w:val="002451ED"/>
    <w:rsid w:val="002458EB"/>
    <w:rsid w:val="002500C8"/>
    <w:rsid w:val="00257543"/>
    <w:rsid w:val="00257B29"/>
    <w:rsid w:val="002617E7"/>
    <w:rsid w:val="00264228"/>
    <w:rsid w:val="00264334"/>
    <w:rsid w:val="0026473E"/>
    <w:rsid w:val="00265646"/>
    <w:rsid w:val="00266214"/>
    <w:rsid w:val="00266E47"/>
    <w:rsid w:val="00267C83"/>
    <w:rsid w:val="0027144F"/>
    <w:rsid w:val="00271813"/>
    <w:rsid w:val="00271F3A"/>
    <w:rsid w:val="00272D7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01C7"/>
    <w:rsid w:val="002F2771"/>
    <w:rsid w:val="002F37A9"/>
    <w:rsid w:val="002F6288"/>
    <w:rsid w:val="002F629D"/>
    <w:rsid w:val="00301CE6"/>
    <w:rsid w:val="0030256B"/>
    <w:rsid w:val="0030501F"/>
    <w:rsid w:val="00307BA1"/>
    <w:rsid w:val="00311702"/>
    <w:rsid w:val="00311E82"/>
    <w:rsid w:val="00311FCE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88C"/>
    <w:rsid w:val="00346DB5"/>
    <w:rsid w:val="003477B1"/>
    <w:rsid w:val="00356A14"/>
    <w:rsid w:val="00357380"/>
    <w:rsid w:val="003602D9"/>
    <w:rsid w:val="003604CE"/>
    <w:rsid w:val="00370E47"/>
    <w:rsid w:val="00373EB8"/>
    <w:rsid w:val="003742AC"/>
    <w:rsid w:val="00374ADB"/>
    <w:rsid w:val="00377CE1"/>
    <w:rsid w:val="00385BF0"/>
    <w:rsid w:val="003939FF"/>
    <w:rsid w:val="003A0E41"/>
    <w:rsid w:val="003A17AB"/>
    <w:rsid w:val="003A2223"/>
    <w:rsid w:val="003A2A0F"/>
    <w:rsid w:val="003A45A1"/>
    <w:rsid w:val="003A5B0A"/>
    <w:rsid w:val="003A5E6D"/>
    <w:rsid w:val="003A6BAC"/>
    <w:rsid w:val="003A7B02"/>
    <w:rsid w:val="003A7EF3"/>
    <w:rsid w:val="003B159C"/>
    <w:rsid w:val="003B369F"/>
    <w:rsid w:val="003B36A3"/>
    <w:rsid w:val="003B7FE5"/>
    <w:rsid w:val="003C11C8"/>
    <w:rsid w:val="003C2702"/>
    <w:rsid w:val="003C49B8"/>
    <w:rsid w:val="003C7806"/>
    <w:rsid w:val="003D109F"/>
    <w:rsid w:val="003D2478"/>
    <w:rsid w:val="003D3C45"/>
    <w:rsid w:val="003D4946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088"/>
    <w:rsid w:val="00421105"/>
    <w:rsid w:val="004242F4"/>
    <w:rsid w:val="00427248"/>
    <w:rsid w:val="004333BA"/>
    <w:rsid w:val="00437447"/>
    <w:rsid w:val="00440C7F"/>
    <w:rsid w:val="00441782"/>
    <w:rsid w:val="00441A92"/>
    <w:rsid w:val="00441F41"/>
    <w:rsid w:val="00444F56"/>
    <w:rsid w:val="00446488"/>
    <w:rsid w:val="004517AA"/>
    <w:rsid w:val="00452CAC"/>
    <w:rsid w:val="00454641"/>
    <w:rsid w:val="00457565"/>
    <w:rsid w:val="00457B71"/>
    <w:rsid w:val="00465ABC"/>
    <w:rsid w:val="004669E2"/>
    <w:rsid w:val="00470C31"/>
    <w:rsid w:val="004734D0"/>
    <w:rsid w:val="0047556B"/>
    <w:rsid w:val="00477768"/>
    <w:rsid w:val="004903B4"/>
    <w:rsid w:val="00492BC5"/>
    <w:rsid w:val="004964F1"/>
    <w:rsid w:val="004A16BC"/>
    <w:rsid w:val="004A2B94"/>
    <w:rsid w:val="004B6CCC"/>
    <w:rsid w:val="004B7C0C"/>
    <w:rsid w:val="004C2A11"/>
    <w:rsid w:val="004C3898"/>
    <w:rsid w:val="004D36B1"/>
    <w:rsid w:val="004D7EBD"/>
    <w:rsid w:val="004E2680"/>
    <w:rsid w:val="004E28F9"/>
    <w:rsid w:val="004E462E"/>
    <w:rsid w:val="004E56DC"/>
    <w:rsid w:val="004E76F4"/>
    <w:rsid w:val="004F098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783"/>
    <w:rsid w:val="005278D3"/>
    <w:rsid w:val="00534B59"/>
    <w:rsid w:val="00536759"/>
    <w:rsid w:val="00537C62"/>
    <w:rsid w:val="00546970"/>
    <w:rsid w:val="00552FC2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35E"/>
    <w:rsid w:val="005B6F83"/>
    <w:rsid w:val="005C08DC"/>
    <w:rsid w:val="005C28F2"/>
    <w:rsid w:val="005C74FB"/>
    <w:rsid w:val="005D1602"/>
    <w:rsid w:val="005D4D7E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EBA"/>
    <w:rsid w:val="00630001"/>
    <w:rsid w:val="006311B3"/>
    <w:rsid w:val="0063284C"/>
    <w:rsid w:val="00636398"/>
    <w:rsid w:val="006368D3"/>
    <w:rsid w:val="00637531"/>
    <w:rsid w:val="006377EC"/>
    <w:rsid w:val="0064151F"/>
    <w:rsid w:val="00641533"/>
    <w:rsid w:val="0064208D"/>
    <w:rsid w:val="00643475"/>
    <w:rsid w:val="0064396A"/>
    <w:rsid w:val="006455E5"/>
    <w:rsid w:val="0064590F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F66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AE4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502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4FDE"/>
    <w:rsid w:val="007571E1"/>
    <w:rsid w:val="007604B2"/>
    <w:rsid w:val="00765281"/>
    <w:rsid w:val="00765DFC"/>
    <w:rsid w:val="00766BAD"/>
    <w:rsid w:val="00774B5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268"/>
    <w:rsid w:val="00793CD8"/>
    <w:rsid w:val="00795134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18D"/>
    <w:rsid w:val="007C05DD"/>
    <w:rsid w:val="007C2E6E"/>
    <w:rsid w:val="007C3D18"/>
    <w:rsid w:val="007C512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B53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29A"/>
    <w:rsid w:val="008376AC"/>
    <w:rsid w:val="008444E8"/>
    <w:rsid w:val="00844E80"/>
    <w:rsid w:val="00846FE7"/>
    <w:rsid w:val="00856911"/>
    <w:rsid w:val="00856D5C"/>
    <w:rsid w:val="0086417B"/>
    <w:rsid w:val="008677FD"/>
    <w:rsid w:val="008706D4"/>
    <w:rsid w:val="00870F8A"/>
    <w:rsid w:val="00871409"/>
    <w:rsid w:val="008719A4"/>
    <w:rsid w:val="00871D23"/>
    <w:rsid w:val="00874312"/>
    <w:rsid w:val="0087437C"/>
    <w:rsid w:val="00875967"/>
    <w:rsid w:val="00875CD7"/>
    <w:rsid w:val="00876B4D"/>
    <w:rsid w:val="00877F18"/>
    <w:rsid w:val="008849C6"/>
    <w:rsid w:val="0088729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852"/>
    <w:rsid w:val="008D34F1"/>
    <w:rsid w:val="008D39D8"/>
    <w:rsid w:val="008D5AB7"/>
    <w:rsid w:val="008D6D1A"/>
    <w:rsid w:val="008E065E"/>
    <w:rsid w:val="008E0927"/>
    <w:rsid w:val="008E1909"/>
    <w:rsid w:val="008E3EB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757"/>
    <w:rsid w:val="0097493A"/>
    <w:rsid w:val="0097603D"/>
    <w:rsid w:val="00976949"/>
    <w:rsid w:val="00980477"/>
    <w:rsid w:val="0098098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0322"/>
    <w:rsid w:val="009B1F30"/>
    <w:rsid w:val="009B3AC2"/>
    <w:rsid w:val="009B4DF4"/>
    <w:rsid w:val="009B564E"/>
    <w:rsid w:val="009B7E87"/>
    <w:rsid w:val="009C403E"/>
    <w:rsid w:val="009C6832"/>
    <w:rsid w:val="009D4FF0"/>
    <w:rsid w:val="009D6C9B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10D"/>
    <w:rsid w:val="00A2351A"/>
    <w:rsid w:val="00A264A9"/>
    <w:rsid w:val="00A27785"/>
    <w:rsid w:val="00A30187"/>
    <w:rsid w:val="00A3448A"/>
    <w:rsid w:val="00A36297"/>
    <w:rsid w:val="00A41E2B"/>
    <w:rsid w:val="00A45B51"/>
    <w:rsid w:val="00A45B74"/>
    <w:rsid w:val="00A52E1D"/>
    <w:rsid w:val="00A61499"/>
    <w:rsid w:val="00A62A77"/>
    <w:rsid w:val="00A63483"/>
    <w:rsid w:val="00A657D7"/>
    <w:rsid w:val="00A660AC"/>
    <w:rsid w:val="00A66B8C"/>
    <w:rsid w:val="00A67E6C"/>
    <w:rsid w:val="00A71B99"/>
    <w:rsid w:val="00A73504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79D"/>
    <w:rsid w:val="00AB655E"/>
    <w:rsid w:val="00AC007F"/>
    <w:rsid w:val="00AC2ECD"/>
    <w:rsid w:val="00AC3119"/>
    <w:rsid w:val="00AC49FB"/>
    <w:rsid w:val="00AC5A10"/>
    <w:rsid w:val="00AC5A41"/>
    <w:rsid w:val="00AC7789"/>
    <w:rsid w:val="00AD027E"/>
    <w:rsid w:val="00AD0AA3"/>
    <w:rsid w:val="00AD31EF"/>
    <w:rsid w:val="00AD3F94"/>
    <w:rsid w:val="00AD4643"/>
    <w:rsid w:val="00AD4A5A"/>
    <w:rsid w:val="00AE27AC"/>
    <w:rsid w:val="00AE290E"/>
    <w:rsid w:val="00AE2FEB"/>
    <w:rsid w:val="00AE40E0"/>
    <w:rsid w:val="00AE4DBA"/>
    <w:rsid w:val="00AE4F07"/>
    <w:rsid w:val="00AF1C5D"/>
    <w:rsid w:val="00AF42D7"/>
    <w:rsid w:val="00B006FE"/>
    <w:rsid w:val="00B007CB"/>
    <w:rsid w:val="00B01BD6"/>
    <w:rsid w:val="00B02AA9"/>
    <w:rsid w:val="00B02FA3"/>
    <w:rsid w:val="00B03374"/>
    <w:rsid w:val="00B05084"/>
    <w:rsid w:val="00B11FD8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2473"/>
    <w:rsid w:val="00B45A52"/>
    <w:rsid w:val="00B46175"/>
    <w:rsid w:val="00B517D0"/>
    <w:rsid w:val="00B664C7"/>
    <w:rsid w:val="00B739F6"/>
    <w:rsid w:val="00B75A51"/>
    <w:rsid w:val="00B81A6C"/>
    <w:rsid w:val="00B85DE5"/>
    <w:rsid w:val="00B90D4D"/>
    <w:rsid w:val="00B90F73"/>
    <w:rsid w:val="00B93B59"/>
    <w:rsid w:val="00B9406A"/>
    <w:rsid w:val="00BA2280"/>
    <w:rsid w:val="00BA2A08"/>
    <w:rsid w:val="00BA56D2"/>
    <w:rsid w:val="00BA76E0"/>
    <w:rsid w:val="00BB086B"/>
    <w:rsid w:val="00BB2A25"/>
    <w:rsid w:val="00BB51E9"/>
    <w:rsid w:val="00BB7072"/>
    <w:rsid w:val="00BC0FDC"/>
    <w:rsid w:val="00BC3053"/>
    <w:rsid w:val="00BC4D2E"/>
    <w:rsid w:val="00BD48AC"/>
    <w:rsid w:val="00BD5B67"/>
    <w:rsid w:val="00BD5F1A"/>
    <w:rsid w:val="00BE1234"/>
    <w:rsid w:val="00BE2FA6"/>
    <w:rsid w:val="00BE333F"/>
    <w:rsid w:val="00BE63E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0A2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B9C"/>
    <w:rsid w:val="00C54D41"/>
    <w:rsid w:val="00C573FA"/>
    <w:rsid w:val="00C60783"/>
    <w:rsid w:val="00C64672"/>
    <w:rsid w:val="00C70697"/>
    <w:rsid w:val="00C72EF4"/>
    <w:rsid w:val="00C75D2F"/>
    <w:rsid w:val="00C76011"/>
    <w:rsid w:val="00C767BE"/>
    <w:rsid w:val="00C76E3C"/>
    <w:rsid w:val="00C81568"/>
    <w:rsid w:val="00C9027A"/>
    <w:rsid w:val="00C9068E"/>
    <w:rsid w:val="00C93C4B"/>
    <w:rsid w:val="00C944AB"/>
    <w:rsid w:val="00C95B40"/>
    <w:rsid w:val="00CA0BE4"/>
    <w:rsid w:val="00CA1068"/>
    <w:rsid w:val="00CA1ED8"/>
    <w:rsid w:val="00CA2417"/>
    <w:rsid w:val="00CB1F63"/>
    <w:rsid w:val="00CB7170"/>
    <w:rsid w:val="00CC040E"/>
    <w:rsid w:val="00CC111F"/>
    <w:rsid w:val="00CC2011"/>
    <w:rsid w:val="00CC2DF4"/>
    <w:rsid w:val="00CC3EA0"/>
    <w:rsid w:val="00CC7B45"/>
    <w:rsid w:val="00CD1188"/>
    <w:rsid w:val="00CD2ED1"/>
    <w:rsid w:val="00CD337B"/>
    <w:rsid w:val="00CE0424"/>
    <w:rsid w:val="00CE4815"/>
    <w:rsid w:val="00CE7561"/>
    <w:rsid w:val="00CF1354"/>
    <w:rsid w:val="00CF3B1F"/>
    <w:rsid w:val="00CF3BF6"/>
    <w:rsid w:val="00CF625B"/>
    <w:rsid w:val="00CF687E"/>
    <w:rsid w:val="00CF7D99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29B"/>
    <w:rsid w:val="00D546FF"/>
    <w:rsid w:val="00D55AD5"/>
    <w:rsid w:val="00D576CA"/>
    <w:rsid w:val="00D61AF5"/>
    <w:rsid w:val="00D652B5"/>
    <w:rsid w:val="00D66155"/>
    <w:rsid w:val="00D70883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151"/>
    <w:rsid w:val="00DC2D36"/>
    <w:rsid w:val="00DC53EF"/>
    <w:rsid w:val="00DD7C95"/>
    <w:rsid w:val="00DE5608"/>
    <w:rsid w:val="00DE58D0"/>
    <w:rsid w:val="00DE654F"/>
    <w:rsid w:val="00DF0B6E"/>
    <w:rsid w:val="00DF15E0"/>
    <w:rsid w:val="00DF37A0"/>
    <w:rsid w:val="00E110E7"/>
    <w:rsid w:val="00E11B20"/>
    <w:rsid w:val="00E15491"/>
    <w:rsid w:val="00E17FA2"/>
    <w:rsid w:val="00E22330"/>
    <w:rsid w:val="00E25B76"/>
    <w:rsid w:val="00E30B5A"/>
    <w:rsid w:val="00E3123D"/>
    <w:rsid w:val="00E31461"/>
    <w:rsid w:val="00E31D43"/>
    <w:rsid w:val="00E32038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7F9"/>
    <w:rsid w:val="00E53B75"/>
    <w:rsid w:val="00E54E3B"/>
    <w:rsid w:val="00E5689D"/>
    <w:rsid w:val="00E573FF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3128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5ED2"/>
    <w:rsid w:val="00EF60D0"/>
    <w:rsid w:val="00EF79C9"/>
    <w:rsid w:val="00F0528D"/>
    <w:rsid w:val="00F06C67"/>
    <w:rsid w:val="00F06DFD"/>
    <w:rsid w:val="00F071D1"/>
    <w:rsid w:val="00F07533"/>
    <w:rsid w:val="00F10629"/>
    <w:rsid w:val="00F15FA5"/>
    <w:rsid w:val="00F17623"/>
    <w:rsid w:val="00F209B7"/>
    <w:rsid w:val="00F2376F"/>
    <w:rsid w:val="00F23E9B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03E"/>
    <w:rsid w:val="00F74BB9"/>
    <w:rsid w:val="00F75582"/>
    <w:rsid w:val="00F76EFA"/>
    <w:rsid w:val="00F77D96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9E1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61D"/>
    <w:rsid w:val="00FE4C7B"/>
    <w:rsid w:val="00FE519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5CF62B69-68B5-41F0-9701-D8702096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83D7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583D7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83D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583D7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83D7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83D7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83D7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83D7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83D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D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83D7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83D7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83D7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83D7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83D7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83D71"/>
    <w:pPr>
      <w:ind w:left="1418" w:hanging="1418"/>
    </w:pPr>
  </w:style>
  <w:style w:type="paragraph" w:styleId="TOC3">
    <w:name w:val="toc 3"/>
    <w:basedOn w:val="TOC2"/>
    <w:semiHidden/>
    <w:rsid w:val="00583D71"/>
    <w:pPr>
      <w:ind w:left="1134" w:hanging="1134"/>
    </w:pPr>
  </w:style>
  <w:style w:type="paragraph" w:styleId="TOC2">
    <w:name w:val="toc 2"/>
    <w:basedOn w:val="TOC1"/>
    <w:semiHidden/>
    <w:rsid w:val="00583D7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83D71"/>
    <w:pPr>
      <w:ind w:left="284"/>
    </w:pPr>
  </w:style>
  <w:style w:type="paragraph" w:styleId="Index1">
    <w:name w:val="index 1"/>
    <w:basedOn w:val="Normal"/>
    <w:semiHidden/>
    <w:rsid w:val="00583D71"/>
    <w:pPr>
      <w:keepLines/>
      <w:spacing w:after="0"/>
    </w:pPr>
  </w:style>
  <w:style w:type="paragraph" w:styleId="DocumentMap">
    <w:name w:val="Document Map"/>
    <w:basedOn w:val="Normal"/>
    <w:semiHidden/>
    <w:rsid w:val="00583D7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83D71"/>
    <w:pPr>
      <w:ind w:left="851"/>
    </w:pPr>
  </w:style>
  <w:style w:type="paragraph" w:styleId="ListNumber">
    <w:name w:val="List Number"/>
    <w:basedOn w:val="List"/>
    <w:rsid w:val="00583D71"/>
  </w:style>
  <w:style w:type="paragraph" w:styleId="List">
    <w:name w:val="List"/>
    <w:basedOn w:val="Normal"/>
    <w:rsid w:val="00583D71"/>
    <w:pPr>
      <w:ind w:left="568" w:hanging="284"/>
    </w:pPr>
  </w:style>
  <w:style w:type="paragraph" w:styleId="Header">
    <w:name w:val="header"/>
    <w:rsid w:val="00583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83D7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83D7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83D7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83D71"/>
    <w:pPr>
      <w:ind w:left="1418" w:hanging="1418"/>
    </w:pPr>
  </w:style>
  <w:style w:type="paragraph" w:styleId="TOC6">
    <w:name w:val="toc 6"/>
    <w:basedOn w:val="TOC5"/>
    <w:next w:val="Normal"/>
    <w:semiHidden/>
    <w:rsid w:val="00583D71"/>
    <w:pPr>
      <w:ind w:left="1985" w:hanging="1985"/>
    </w:pPr>
  </w:style>
  <w:style w:type="paragraph" w:styleId="TOC7">
    <w:name w:val="toc 7"/>
    <w:basedOn w:val="TOC6"/>
    <w:next w:val="Normal"/>
    <w:semiHidden/>
    <w:rsid w:val="00583D71"/>
    <w:pPr>
      <w:ind w:left="2268" w:hanging="2268"/>
    </w:pPr>
  </w:style>
  <w:style w:type="paragraph" w:styleId="ListBullet2">
    <w:name w:val="List Bullet 2"/>
    <w:basedOn w:val="ListBullet"/>
    <w:rsid w:val="00583D71"/>
    <w:pPr>
      <w:numPr>
        <w:numId w:val="6"/>
      </w:numPr>
    </w:pPr>
  </w:style>
  <w:style w:type="paragraph" w:styleId="ListBullet">
    <w:name w:val="List Bullet"/>
    <w:basedOn w:val="BodyText"/>
    <w:rsid w:val="00583D71"/>
    <w:pPr>
      <w:numPr>
        <w:numId w:val="5"/>
      </w:numPr>
    </w:pPr>
  </w:style>
  <w:style w:type="paragraph" w:styleId="ListBullet3">
    <w:name w:val="List Bullet 3"/>
    <w:basedOn w:val="ListBullet2"/>
    <w:rsid w:val="00583D71"/>
    <w:pPr>
      <w:numPr>
        <w:numId w:val="7"/>
      </w:numPr>
    </w:pPr>
  </w:style>
  <w:style w:type="paragraph" w:customStyle="1" w:styleId="EQ">
    <w:name w:val="EQ"/>
    <w:basedOn w:val="Normal"/>
    <w:next w:val="Normal"/>
    <w:rsid w:val="00583D7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83D71"/>
    <w:pPr>
      <w:ind w:left="851"/>
    </w:pPr>
  </w:style>
  <w:style w:type="paragraph" w:styleId="List3">
    <w:name w:val="List 3"/>
    <w:basedOn w:val="List2"/>
    <w:rsid w:val="00583D71"/>
    <w:pPr>
      <w:ind w:left="1135"/>
    </w:pPr>
  </w:style>
  <w:style w:type="paragraph" w:styleId="List4">
    <w:name w:val="List 4"/>
    <w:basedOn w:val="List3"/>
    <w:rsid w:val="00583D71"/>
    <w:pPr>
      <w:ind w:left="1418"/>
    </w:pPr>
  </w:style>
  <w:style w:type="paragraph" w:styleId="List5">
    <w:name w:val="List 5"/>
    <w:basedOn w:val="List4"/>
    <w:rsid w:val="00583D71"/>
    <w:pPr>
      <w:ind w:left="1702"/>
    </w:pPr>
  </w:style>
  <w:style w:type="paragraph" w:customStyle="1" w:styleId="EditorsNote">
    <w:name w:val="Editor's Note"/>
    <w:basedOn w:val="Normal"/>
    <w:rsid w:val="00583D7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83D71"/>
    <w:pPr>
      <w:numPr>
        <w:numId w:val="8"/>
      </w:numPr>
    </w:pPr>
  </w:style>
  <w:style w:type="paragraph" w:styleId="ListBullet5">
    <w:name w:val="List Bullet 5"/>
    <w:basedOn w:val="ListBullet4"/>
    <w:rsid w:val="00583D71"/>
    <w:pPr>
      <w:numPr>
        <w:numId w:val="4"/>
      </w:numPr>
    </w:pPr>
  </w:style>
  <w:style w:type="paragraph" w:styleId="Footer">
    <w:name w:val="footer"/>
    <w:basedOn w:val="Header"/>
    <w:semiHidden/>
    <w:rsid w:val="00583D7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83D71"/>
    <w:pPr>
      <w:numPr>
        <w:numId w:val="2"/>
      </w:numPr>
    </w:pPr>
  </w:style>
  <w:style w:type="paragraph" w:styleId="BalloonText">
    <w:name w:val="Balloon Text"/>
    <w:basedOn w:val="Normal"/>
    <w:semiHidden/>
    <w:rsid w:val="00583D7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83D71"/>
  </w:style>
  <w:style w:type="paragraph" w:styleId="BodyText">
    <w:name w:val="Body Text"/>
    <w:basedOn w:val="Normal"/>
    <w:link w:val="BodyTextChar"/>
    <w:qFormat/>
    <w:rsid w:val="00583D71"/>
  </w:style>
  <w:style w:type="character" w:styleId="Hyperlink">
    <w:name w:val="Hyperlink"/>
    <w:uiPriority w:val="99"/>
    <w:rsid w:val="00583D71"/>
    <w:rPr>
      <w:color w:val="0000FF"/>
      <w:u w:val="single"/>
      <w:lang w:val="en-GB"/>
    </w:rPr>
  </w:style>
  <w:style w:type="character" w:styleId="FollowedHyperlink">
    <w:name w:val="FollowedHyperlink"/>
    <w:semiHidden/>
    <w:rsid w:val="00583D71"/>
    <w:rPr>
      <w:color w:val="FF0000"/>
      <w:u w:val="single"/>
    </w:rPr>
  </w:style>
  <w:style w:type="character" w:styleId="CommentReference">
    <w:name w:val="annotation reference"/>
    <w:semiHidden/>
    <w:rsid w:val="00583D71"/>
    <w:rPr>
      <w:sz w:val="16"/>
      <w:szCs w:val="16"/>
    </w:rPr>
  </w:style>
  <w:style w:type="paragraph" w:styleId="CommentText">
    <w:name w:val="annotation text"/>
    <w:basedOn w:val="Normal"/>
    <w:semiHidden/>
    <w:rsid w:val="00583D71"/>
  </w:style>
  <w:style w:type="paragraph" w:styleId="CommentSubject">
    <w:name w:val="annotation subject"/>
    <w:basedOn w:val="CommentText"/>
    <w:next w:val="CommentText"/>
    <w:semiHidden/>
    <w:rsid w:val="00583D71"/>
    <w:rPr>
      <w:b/>
      <w:bCs/>
    </w:rPr>
  </w:style>
  <w:style w:type="character" w:customStyle="1" w:styleId="Heading1Char">
    <w:name w:val="Heading 1 Char"/>
    <w:link w:val="Heading1"/>
    <w:rsid w:val="00583D7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583D7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83D7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83D7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83D7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583D7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83D7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83D7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83D7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83D71"/>
    <w:pPr>
      <w:spacing w:after="0"/>
    </w:pPr>
  </w:style>
  <w:style w:type="paragraph" w:customStyle="1" w:styleId="TAL">
    <w:name w:val="TAL"/>
    <w:basedOn w:val="Normal"/>
    <w:rsid w:val="00583D7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83D71"/>
    <w:pPr>
      <w:jc w:val="center"/>
    </w:pPr>
  </w:style>
  <w:style w:type="paragraph" w:customStyle="1" w:styleId="TAH">
    <w:name w:val="TAH"/>
    <w:basedOn w:val="TAC"/>
    <w:rsid w:val="00583D71"/>
    <w:rPr>
      <w:b/>
    </w:rPr>
  </w:style>
  <w:style w:type="paragraph" w:customStyle="1" w:styleId="TAN">
    <w:name w:val="TAN"/>
    <w:basedOn w:val="TAL"/>
    <w:rsid w:val="00583D71"/>
    <w:pPr>
      <w:ind w:left="851" w:hanging="851"/>
    </w:pPr>
  </w:style>
  <w:style w:type="paragraph" w:customStyle="1" w:styleId="TAR">
    <w:name w:val="TAR"/>
    <w:basedOn w:val="TAL"/>
    <w:rsid w:val="00583D71"/>
    <w:pPr>
      <w:jc w:val="right"/>
    </w:pPr>
  </w:style>
  <w:style w:type="paragraph" w:customStyle="1" w:styleId="TH">
    <w:name w:val="TH"/>
    <w:basedOn w:val="Normal"/>
    <w:rsid w:val="00583D7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83D7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83D7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83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83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83D71"/>
  </w:style>
  <w:style w:type="paragraph" w:customStyle="1" w:styleId="ZH">
    <w:name w:val="ZH"/>
    <w:rsid w:val="00583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83D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83D7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83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D71"/>
    <w:pPr>
      <w:framePr w:wrap="notBeside" w:y="16161"/>
    </w:pPr>
  </w:style>
  <w:style w:type="paragraph" w:customStyle="1" w:styleId="FP">
    <w:name w:val="FP"/>
    <w:basedOn w:val="Normal"/>
    <w:rsid w:val="00583D7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83D7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83D7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583D7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257B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Samsung\AppData\Local\Microsoft\Windows\Temporary%20Internet%20Files\Content.Outlook\R1-170923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4D5D5E-4B79-4363-96AB-667D39B73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1080</TotalTime>
  <Pages>9</Pages>
  <Words>2669</Words>
  <Characters>15215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Sebastian Faxér</cp:lastModifiedBy>
  <cp:revision>11</cp:revision>
  <cp:lastPrinted>2008-01-31T15:09:00Z</cp:lastPrinted>
  <dcterms:created xsi:type="dcterms:W3CDTF">2017-08-22T17:54:00Z</dcterms:created>
  <dcterms:modified xsi:type="dcterms:W3CDTF">2017-08-24T16:30:00Z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(3)67vv4zKdHYIOpTyh3OkKGLXBkuGFc9VTO8/r0/BOxIFHU7LYkksQlsaCShgf4Kzo4sVIw2AC
M8LbyaIEPp82SoEWPRxZglqD9ThpPLMbEEG/m/4ii2mnr1+aaupcYbrrQQfDgBNBIqU29ukd
YhMwZjwQGitL2Uda/hS4NvMVVei7MtjRUTP16QUgLE6ZiU2BstmMaBozVMxOWN3mhbKAO2IY
EY63CAwcvTGQZV5AI3</vt:lpwstr>
  </property>
  <property fmtid="{D5CDD505-2E9C-101B-9397-08002B2CF9AE}" pid="15" name="_2015_ms_pID_7253431">
    <vt:lpwstr>tMgnUbAvjvYQNCrvkTDTZZQ1cAhWsVarf6hl92o+3s5lUUd8qC9NsU
D2JJV6+agUCWJel6N11ZUfxRxxU3+dr3O48P+koU5/Opu3NTyMt1J2j2aYSXwZu8CT7JG5JC
usahFFIA2UxqCowmP61MyHUWKGGTHlMt7vkViuBz3FsFiuW11/QSWvq+14nbB1J2rSkke0A+
w1oG0e53wUiJpnZC/M9q7N0PX0va8c1K2gMN</vt:lpwstr>
  </property>
  <property fmtid="{D5CDD505-2E9C-101B-9397-08002B2CF9AE}" pid="16" name="_2015_ms_pID_7253432">
    <vt:lpwstr>uA==</vt:lpwstr>
  </property>
</Properties>
</file>